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08776" w14:textId="73C66090" w:rsidR="00D35B4A" w:rsidRPr="00200249" w:rsidRDefault="00681871" w:rsidP="00D35B4A">
      <w:pPr>
        <w:pStyle w:val="aff6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B26194">
        <w:rPr>
          <w:rFonts w:eastAsia="SimSun"/>
          <w:bCs w:val="0"/>
          <w:sz w:val="24"/>
          <w:lang w:eastAsia="zh-CN"/>
        </w:rPr>
        <w:t>8</w:t>
      </w:r>
      <w:r w:rsidRPr="00165613">
        <w:rPr>
          <w:rFonts w:eastAsia="SimSun" w:cs="Arial"/>
          <w:bCs w:val="0"/>
          <w:sz w:val="24"/>
          <w:lang w:eastAsia="zh-CN"/>
        </w:rPr>
        <w:t>-</w:t>
      </w:r>
      <w:r w:rsidR="00914813">
        <w:rPr>
          <w:rFonts w:eastAsia="SimSun" w:cs="Arial"/>
          <w:bCs w:val="0"/>
          <w:sz w:val="24"/>
          <w:lang w:eastAsia="zh-CN"/>
        </w:rPr>
        <w:t>bis-</w:t>
      </w:r>
      <w:r w:rsidRPr="00681871">
        <w:rPr>
          <w:rFonts w:eastAsia="SimSun"/>
          <w:bCs w:val="0"/>
          <w:sz w:val="24"/>
          <w:lang w:eastAsia="zh-CN"/>
        </w:rPr>
        <w:t>e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D35B4A" w:rsidRPr="00200249">
        <w:rPr>
          <w:rFonts w:eastAsia="SimSun"/>
          <w:bCs w:val="0"/>
          <w:sz w:val="24"/>
          <w:lang w:eastAsia="zh-CN"/>
        </w:rPr>
        <w:t xml:space="preserve"> </w:t>
      </w:r>
      <w:r w:rsidR="00780278" w:rsidRPr="003741F3">
        <w:rPr>
          <w:rFonts w:eastAsia="SimSun"/>
          <w:bCs w:val="0"/>
          <w:sz w:val="24"/>
          <w:lang w:eastAsia="zh-CN"/>
        </w:rPr>
        <w:t>R4-2</w:t>
      </w:r>
      <w:r w:rsidR="00DD7355" w:rsidRPr="003741F3">
        <w:rPr>
          <w:rFonts w:eastAsia="SimSun"/>
          <w:bCs w:val="0"/>
          <w:sz w:val="24"/>
          <w:lang w:eastAsia="zh-CN"/>
        </w:rPr>
        <w:t>1</w:t>
      </w:r>
      <w:r w:rsidR="003741F3" w:rsidRPr="003741F3">
        <w:rPr>
          <w:rFonts w:eastAsia="SimSun"/>
          <w:bCs w:val="0"/>
          <w:sz w:val="24"/>
          <w:lang w:eastAsia="zh-CN"/>
        </w:rPr>
        <w:t>04656</w:t>
      </w:r>
    </w:p>
    <w:p w14:paraId="71E970B6" w14:textId="0BA7346E" w:rsidR="00524F35" w:rsidRPr="0031507F" w:rsidRDefault="00681871" w:rsidP="00524F3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2" w:name="OLE_LINK49"/>
      <w:r w:rsidRPr="00681871">
        <w:rPr>
          <w:rFonts w:cs="Arial"/>
          <w:sz w:val="24"/>
          <w:szCs w:val="24"/>
          <w:lang w:val="en-US"/>
        </w:rPr>
        <w:t xml:space="preserve">Electronic Meeting, </w:t>
      </w:r>
      <w:r w:rsidR="00914813">
        <w:rPr>
          <w:rFonts w:cs="Arial"/>
          <w:sz w:val="24"/>
          <w:szCs w:val="24"/>
          <w:lang w:val="en-US"/>
        </w:rPr>
        <w:t>12</w:t>
      </w:r>
      <w:r w:rsidR="00EA1114" w:rsidRPr="0031507F">
        <w:rPr>
          <w:rFonts w:cs="Arial"/>
          <w:sz w:val="24"/>
          <w:szCs w:val="24"/>
          <w:lang w:val="en-US"/>
        </w:rPr>
        <w:t xml:space="preserve"> </w:t>
      </w:r>
      <w:r w:rsidR="00914813">
        <w:rPr>
          <w:rFonts w:cs="Arial"/>
          <w:sz w:val="24"/>
          <w:szCs w:val="24"/>
          <w:lang w:val="en-US"/>
        </w:rPr>
        <w:t>Apr</w:t>
      </w:r>
      <w:r w:rsidRPr="0031507F">
        <w:rPr>
          <w:rFonts w:cs="Arial"/>
          <w:sz w:val="24"/>
          <w:szCs w:val="24"/>
          <w:lang w:val="en-US"/>
        </w:rPr>
        <w:t xml:space="preserve"> – </w:t>
      </w:r>
      <w:r w:rsidR="00914813">
        <w:rPr>
          <w:rFonts w:cs="Arial"/>
          <w:sz w:val="24"/>
          <w:szCs w:val="24"/>
          <w:lang w:val="en-US"/>
        </w:rPr>
        <w:t>20</w:t>
      </w:r>
      <w:r w:rsidRPr="0031507F">
        <w:rPr>
          <w:rFonts w:cs="Arial"/>
          <w:sz w:val="24"/>
          <w:szCs w:val="24"/>
          <w:lang w:val="en-US"/>
        </w:rPr>
        <w:t xml:space="preserve"> </w:t>
      </w:r>
      <w:r w:rsidR="00914813">
        <w:rPr>
          <w:rFonts w:cs="Arial"/>
          <w:sz w:val="24"/>
          <w:szCs w:val="24"/>
          <w:lang w:val="en-US"/>
        </w:rPr>
        <w:t>Apr</w:t>
      </w:r>
      <w:r w:rsidRPr="0031507F">
        <w:rPr>
          <w:rFonts w:cs="Arial"/>
          <w:sz w:val="24"/>
          <w:szCs w:val="24"/>
          <w:lang w:val="en-US"/>
        </w:rPr>
        <w:t>, 202</w:t>
      </w:r>
      <w:bookmarkEnd w:id="2"/>
      <w:r w:rsidR="00B26194">
        <w:rPr>
          <w:rFonts w:cs="Arial"/>
          <w:sz w:val="24"/>
          <w:szCs w:val="24"/>
          <w:lang w:val="en-US"/>
        </w:rPr>
        <w:t>1</w:t>
      </w:r>
    </w:p>
    <w:p w14:paraId="2395F4D3" w14:textId="77777777" w:rsidR="005929A6" w:rsidRPr="00165613" w:rsidRDefault="005929A6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53ED342F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F6E7D" w:rsidRPr="00914813">
        <w:rPr>
          <w:rFonts w:ascii="Arial" w:hAnsi="Arial" w:cs="Arial"/>
        </w:rPr>
        <w:t>REFSENS of n</w:t>
      </w:r>
      <w:r w:rsidR="00B80D1F" w:rsidRPr="00914813">
        <w:rPr>
          <w:rFonts w:ascii="Arial" w:hAnsi="Arial" w:cs="Arial"/>
        </w:rPr>
        <w:t>8, n71, n</w:t>
      </w:r>
      <w:r w:rsidR="00AF478D" w:rsidRPr="00914813">
        <w:rPr>
          <w:rFonts w:ascii="Arial" w:eastAsiaTheme="minorEastAsia" w:hAnsi="Arial" w:cs="Arial"/>
          <w:lang w:eastAsia="ja-JP"/>
        </w:rPr>
        <w:t>25</w:t>
      </w:r>
      <w:r w:rsidR="00EF6E7D" w:rsidRPr="00914813">
        <w:rPr>
          <w:rFonts w:ascii="Arial" w:hAnsi="Arial" w:cs="Arial"/>
        </w:rPr>
        <w:t xml:space="preserve"> </w:t>
      </w:r>
      <w:r w:rsidR="00B65CFE" w:rsidRPr="00914813">
        <w:rPr>
          <w:rFonts w:ascii="Arial" w:hAnsi="Arial" w:cs="Arial"/>
        </w:rPr>
        <w:t xml:space="preserve">for </w:t>
      </w:r>
      <w:r w:rsidR="00B80D1F" w:rsidRPr="00914813">
        <w:rPr>
          <w:rFonts w:ascii="Arial" w:hAnsi="Arial" w:cs="Arial"/>
        </w:rPr>
        <w:t>35_</w:t>
      </w:r>
      <w:r w:rsidR="00AF478D" w:rsidRPr="00914813">
        <w:rPr>
          <w:rFonts w:ascii="Arial" w:hAnsi="Arial" w:cs="Arial"/>
        </w:rPr>
        <w:t>4</w:t>
      </w:r>
      <w:r w:rsidR="00B26194" w:rsidRPr="00914813">
        <w:rPr>
          <w:rFonts w:ascii="Arial" w:hAnsi="Arial" w:cs="Arial"/>
        </w:rPr>
        <w:t xml:space="preserve">5MHz </w:t>
      </w:r>
      <w:r w:rsidR="00B65CFE" w:rsidRPr="00914813">
        <w:rPr>
          <w:rFonts w:ascii="Arial" w:hAnsi="Arial" w:cs="Arial"/>
        </w:rPr>
        <w:t>channel bandwidth</w:t>
      </w:r>
    </w:p>
    <w:p w14:paraId="3A71410A" w14:textId="2DDE8BCC" w:rsidR="004124E7" w:rsidRPr="00852FEE" w:rsidRDefault="005929A6" w:rsidP="00245215">
      <w:pPr>
        <w:tabs>
          <w:tab w:val="left" w:pos="1985"/>
        </w:tabs>
        <w:rPr>
          <w:rFonts w:ascii="Arial" w:eastAsia="SimSun" w:hAnsi="Arial" w:cs="Arial"/>
          <w:color w:val="00B0F0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DC457A" w:rsidRPr="00DC457A">
        <w:rPr>
          <w:rFonts w:ascii="Arial" w:hAnsi="Arial" w:cs="Arial"/>
        </w:rPr>
        <w:t xml:space="preserve">7.25.3 </w:t>
      </w:r>
      <w:r w:rsidR="00EF6E7D" w:rsidRPr="00DC457A">
        <w:rPr>
          <w:rFonts w:ascii="Arial" w:hAnsi="Arial" w:cs="Arial"/>
        </w:rPr>
        <w:t>UE RF requirements</w:t>
      </w:r>
      <w:r w:rsidR="00245215">
        <w:rPr>
          <w:rFonts w:ascii="Arial" w:hAnsi="Arial" w:cs="Arial"/>
        </w:rPr>
        <w:t xml:space="preserve"> </w:t>
      </w:r>
      <w:r w:rsidR="00EF6E7D" w:rsidRPr="00DC457A">
        <w:rPr>
          <w:rFonts w:ascii="Arial" w:hAnsi="Arial" w:cs="Arial"/>
        </w:rPr>
        <w:t>[NR_FR1_35MHz_45MHz_BW-Core]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0"/>
    <w:bookmarkEnd w:id="1"/>
    <w:p w14:paraId="0C74D42A" w14:textId="77777777" w:rsidR="00FC0076" w:rsidRPr="003A2925" w:rsidRDefault="007726F1" w:rsidP="004065E5">
      <w:pPr>
        <w:pStyle w:val="1"/>
        <w:rPr>
          <w:sz w:val="32"/>
          <w:szCs w:val="18"/>
        </w:rPr>
      </w:pPr>
      <w:r w:rsidRPr="003A2925">
        <w:rPr>
          <w:sz w:val="32"/>
          <w:szCs w:val="18"/>
        </w:rPr>
        <w:t>Introduction</w:t>
      </w:r>
    </w:p>
    <w:p w14:paraId="0CED11DA" w14:textId="2A004D10" w:rsidR="000418B5" w:rsidRPr="00F975CD" w:rsidRDefault="006B2C0E" w:rsidP="000418B5">
      <w:pPr>
        <w:ind w:firstLineChars="50" w:firstLine="110"/>
        <w:jc w:val="both"/>
        <w:rPr>
          <w:rFonts w:ascii="Arial" w:hAnsi="Arial" w:cs="Arial"/>
          <w:sz w:val="22"/>
          <w:lang w:eastAsia="ko-KR"/>
        </w:rPr>
      </w:pPr>
      <w:r w:rsidRPr="006B2C0E">
        <w:rPr>
          <w:rFonts w:ascii="Arial" w:eastAsia="SimSun" w:hAnsi="Arial" w:cs="Arial"/>
          <w:sz w:val="22"/>
          <w:lang w:eastAsia="zh-CN"/>
        </w:rPr>
        <w:t>In the RAN4#98e meeting, three channel locat</w:t>
      </w:r>
      <w:r w:rsidR="00AF368C">
        <w:rPr>
          <w:rFonts w:ascii="Arial" w:eastAsia="SimSun" w:hAnsi="Arial" w:cs="Arial"/>
          <w:sz w:val="22"/>
          <w:lang w:eastAsia="zh-CN"/>
        </w:rPr>
        <w:t>ions</w:t>
      </w:r>
      <w:r w:rsidRPr="006B2C0E">
        <w:rPr>
          <w:rFonts w:ascii="Arial" w:eastAsia="SimSun" w:hAnsi="Arial" w:cs="Arial"/>
          <w:sz w:val="22"/>
          <w:lang w:eastAsia="zh-CN"/>
        </w:rPr>
        <w:t xml:space="preserve"> (Worst, Middle and Best case) were proposed to consider REFSENS for n8/n71 at CBW 35MHz and n25 at C</w:t>
      </w:r>
      <w:bookmarkStart w:id="3" w:name="_GoBack"/>
      <w:bookmarkEnd w:id="3"/>
      <w:r w:rsidRPr="006B2C0E">
        <w:rPr>
          <w:rFonts w:ascii="Arial" w:eastAsia="SimSun" w:hAnsi="Arial" w:cs="Arial"/>
          <w:sz w:val="22"/>
          <w:lang w:eastAsia="zh-CN"/>
        </w:rPr>
        <w:t>BW 45MHz [1]</w:t>
      </w:r>
      <w:r w:rsidR="003A2925">
        <w:rPr>
          <w:rFonts w:ascii="Arial" w:eastAsia="SimSun" w:hAnsi="Arial" w:cs="Arial"/>
          <w:sz w:val="22"/>
          <w:lang w:eastAsia="zh-CN"/>
        </w:rPr>
        <w:t>.</w:t>
      </w:r>
    </w:p>
    <w:p w14:paraId="7DD2830D" w14:textId="7D400237" w:rsidR="000418B5" w:rsidRPr="00F975CD" w:rsidRDefault="006B2C0E" w:rsidP="000418B5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6B2C0E">
        <w:rPr>
          <w:rFonts w:ascii="Arial" w:hAnsi="Arial" w:cs="Arial"/>
          <w:sz w:val="22"/>
          <w:lang w:eastAsia="ko-KR"/>
        </w:rPr>
        <w:t xml:space="preserve">We have provided the REFSENS estimation results for Worst case and Best case in [2], [3]. In this contribution, we provide the Tx noise measurement results and </w:t>
      </w:r>
      <w:r w:rsidR="00A43E84">
        <w:rPr>
          <w:rFonts w:ascii="Arial" w:hAnsi="Arial" w:cs="Arial"/>
          <w:sz w:val="22"/>
          <w:lang w:eastAsia="ko-KR"/>
        </w:rPr>
        <w:t>MSD</w:t>
      </w:r>
      <w:r w:rsidRPr="006B2C0E">
        <w:rPr>
          <w:rFonts w:ascii="Arial" w:hAnsi="Arial" w:cs="Arial"/>
          <w:sz w:val="22"/>
          <w:lang w:eastAsia="ko-KR"/>
        </w:rPr>
        <w:t xml:space="preserve"> estimation under Middle case.</w:t>
      </w:r>
    </w:p>
    <w:p w14:paraId="751BEDD2" w14:textId="3F5548B9" w:rsidR="002B0DC4" w:rsidRPr="004767A8" w:rsidRDefault="008F7777" w:rsidP="002B0DC4">
      <w:pPr>
        <w:pStyle w:val="1"/>
        <w:rPr>
          <w:sz w:val="32"/>
          <w:szCs w:val="32"/>
        </w:rPr>
      </w:pPr>
      <w:r w:rsidRPr="004767A8">
        <w:rPr>
          <w:sz w:val="32"/>
          <w:szCs w:val="32"/>
        </w:rPr>
        <w:t>Discussion</w:t>
      </w:r>
    </w:p>
    <w:p w14:paraId="4B7F9709" w14:textId="689A28B8" w:rsidR="002F1914" w:rsidRPr="006E123D" w:rsidRDefault="008F7777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WF Review</w:t>
      </w:r>
    </w:p>
    <w:p w14:paraId="5240AAB0" w14:textId="2B534A29" w:rsidR="008F7777" w:rsidRPr="00D96A4C" w:rsidRDefault="00C621BD" w:rsidP="006E123D">
      <w:pPr>
        <w:ind w:firstLineChars="50" w:firstLine="110"/>
        <w:contextualSpacing/>
        <w:jc w:val="both"/>
        <w:rPr>
          <w:rFonts w:ascii="Arial" w:eastAsiaTheme="minorEastAsia" w:hAnsi="Arial" w:cs="Arial"/>
          <w:bCs/>
          <w:sz w:val="22"/>
          <w:szCs w:val="22"/>
          <w:lang w:eastAsia="ja-JP"/>
        </w:rPr>
      </w:pPr>
      <w:r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In t</w:t>
      </w:r>
      <w:r w:rsidR="008F7777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he WF [1]</w:t>
      </w:r>
      <w:r w:rsidR="00AA5C90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, </w:t>
      </w:r>
      <w:r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t</w:t>
      </w:r>
      <w:r w:rsidR="008F7777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he following </w:t>
      </w:r>
      <w:r w:rsidR="00ED0080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con</w:t>
      </w:r>
      <w:r w:rsidR="00F27A5F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dition</w:t>
      </w:r>
      <w:r w:rsidR="00ED0080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s were</w:t>
      </w:r>
      <w:r w:rsidR="008F7777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</w:t>
      </w:r>
      <w:r w:rsidR="00F27A5F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agre</w:t>
      </w:r>
      <w:r w:rsidR="00ED0080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ed</w:t>
      </w:r>
      <w:r w:rsidR="008F7777"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>.</w:t>
      </w:r>
      <w:r w:rsidRPr="00D96A4C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</w:t>
      </w:r>
    </w:p>
    <w:p w14:paraId="71BACEDA" w14:textId="71AB31B8" w:rsidR="008F7777" w:rsidRDefault="008F7777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4F9F5FAC" w14:textId="7C78A6D7" w:rsidR="00AA5C90" w:rsidRPr="00AA5C90" w:rsidRDefault="00AA5C90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b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sz w:val="22"/>
          <w:szCs w:val="22"/>
          <w:lang w:eastAsia="ja-JP"/>
        </w:rPr>
        <w:t>◇</w:t>
      </w:r>
      <w:r>
        <w:rPr>
          <w:rFonts w:ascii="Arial" w:eastAsiaTheme="minorEastAsia" w:hAnsi="Arial" w:cs="Arial"/>
          <w:b/>
          <w:sz w:val="22"/>
          <w:szCs w:val="22"/>
          <w:lang w:eastAsia="ja-JP"/>
        </w:rPr>
        <w:t>WF R4-2</w:t>
      </w:r>
      <w:r w:rsidR="00D2106B">
        <w:rPr>
          <w:rFonts w:ascii="Arial" w:eastAsiaTheme="minorEastAsia" w:hAnsi="Arial" w:cs="Arial"/>
          <w:b/>
          <w:sz w:val="22"/>
          <w:szCs w:val="22"/>
          <w:lang w:eastAsia="ja-JP"/>
        </w:rPr>
        <w:t>103187</w:t>
      </w:r>
    </w:p>
    <w:p w14:paraId="072FECB2" w14:textId="77777777" w:rsidR="00D2106B" w:rsidRPr="00D2106B" w:rsidRDefault="00D2106B" w:rsidP="00D2106B">
      <w:pPr>
        <w:numPr>
          <w:ilvl w:val="0"/>
          <w:numId w:val="31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D2106B">
        <w:rPr>
          <w:rFonts w:ascii="Arial" w:eastAsiaTheme="minorEastAsia" w:hAnsi="Arial" w:cs="Arial"/>
          <w:b/>
          <w:sz w:val="22"/>
          <w:szCs w:val="22"/>
          <w:lang w:eastAsia="ja-JP"/>
        </w:rPr>
        <w:t>For n8, n71, and n25 where UL BW &lt; DL BW. Choose 1 of 3 options for the next meeting while considering test time, complexity, and coverage</w:t>
      </w:r>
    </w:p>
    <w:p w14:paraId="549823C8" w14:textId="77777777" w:rsidR="00D2106B" w:rsidRPr="00D2106B" w:rsidRDefault="00D2106B" w:rsidP="00D2106B">
      <w:pPr>
        <w:numPr>
          <w:ilvl w:val="1"/>
          <w:numId w:val="31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D2106B">
        <w:rPr>
          <w:rFonts w:ascii="Arial" w:eastAsiaTheme="minorEastAsia" w:hAnsi="Arial" w:cs="Arial"/>
          <w:b/>
          <w:sz w:val="22"/>
          <w:szCs w:val="22"/>
          <w:lang w:eastAsia="ja-JP"/>
        </w:rPr>
        <w:t>Option 1: Worst case; UL BW closest to DL</w:t>
      </w:r>
    </w:p>
    <w:p w14:paraId="6BA1A364" w14:textId="77777777" w:rsidR="00D2106B" w:rsidRPr="00D2106B" w:rsidRDefault="00D2106B" w:rsidP="00D2106B">
      <w:pPr>
        <w:numPr>
          <w:ilvl w:val="1"/>
          <w:numId w:val="31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D2106B">
        <w:rPr>
          <w:rFonts w:ascii="Arial" w:eastAsiaTheme="minorEastAsia" w:hAnsi="Arial" w:cs="Arial"/>
          <w:b/>
          <w:sz w:val="22"/>
          <w:szCs w:val="22"/>
          <w:lang w:eastAsia="ja-JP"/>
        </w:rPr>
        <w:t>Option 2: Middle case; keep existing duplex offset between center of RX and TX channel BWs</w:t>
      </w:r>
    </w:p>
    <w:p w14:paraId="33061E1A" w14:textId="77777777" w:rsidR="00D2106B" w:rsidRPr="00D2106B" w:rsidRDefault="00D2106B" w:rsidP="00D2106B">
      <w:pPr>
        <w:numPr>
          <w:ilvl w:val="1"/>
          <w:numId w:val="31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D2106B">
        <w:rPr>
          <w:rFonts w:ascii="Arial" w:eastAsiaTheme="minorEastAsia" w:hAnsi="Arial" w:cs="Arial"/>
          <w:b/>
          <w:sz w:val="22"/>
          <w:szCs w:val="22"/>
          <w:lang w:eastAsia="ja-JP"/>
        </w:rPr>
        <w:t>Option 3: Best case; UL BW furthest from DL</w:t>
      </w:r>
    </w:p>
    <w:p w14:paraId="26841E15" w14:textId="77777777" w:rsidR="008F7777" w:rsidRPr="00ED0080" w:rsidRDefault="008F7777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79792076" w14:textId="3B7D3BCC" w:rsidR="008F7777" w:rsidRPr="008F7777" w:rsidRDefault="008F7777" w:rsidP="008F7777">
      <w:pPr>
        <w:pStyle w:val="2"/>
        <w:spacing w:after="240"/>
        <w:jc w:val="both"/>
        <w:rPr>
          <w:szCs w:val="32"/>
        </w:rPr>
      </w:pPr>
      <w:r w:rsidRPr="006E123D">
        <w:rPr>
          <w:szCs w:val="32"/>
        </w:rPr>
        <w:t>Power Amplifier Calibration and Test Waveforms</w:t>
      </w:r>
    </w:p>
    <w:p w14:paraId="3864B4EE" w14:textId="5B3DE210" w:rsidR="003464AE" w:rsidRPr="003464AE" w:rsidRDefault="003464AE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PA </w:t>
      </w:r>
      <w:r w:rsidR="003A2925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calibration </w:t>
      </w: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conditions:</w:t>
      </w:r>
    </w:p>
    <w:p w14:paraId="31FBE18D" w14:textId="0A7DE6A8" w:rsidR="00165613" w:rsidRPr="006E123D" w:rsidRDefault="00165613" w:rsidP="00891875">
      <w:pPr>
        <w:ind w:leftChars="100" w:left="240"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The</w:t>
      </w:r>
      <w:r w:rsidR="002F1914" w:rsidRPr="006E123D">
        <w:rPr>
          <w:rFonts w:ascii="Arial" w:hAnsi="Arial" w:cs="Arial"/>
          <w:sz w:val="22"/>
          <w:szCs w:val="22"/>
        </w:rPr>
        <w:t xml:space="preserve"> power amplifier (PA) is calibrated to meet 1 dB MPR </w:t>
      </w:r>
      <w:r w:rsidR="00EE7DC6" w:rsidRPr="006E123D">
        <w:rPr>
          <w:rFonts w:ascii="Arial" w:hAnsi="Arial" w:cs="Arial"/>
          <w:sz w:val="22"/>
          <w:szCs w:val="22"/>
        </w:rPr>
        <w:t xml:space="preserve">for Power Class 3 </w:t>
      </w:r>
      <w:r w:rsidR="002F1914" w:rsidRPr="006E123D">
        <w:rPr>
          <w:rFonts w:ascii="Arial" w:hAnsi="Arial" w:cs="Arial"/>
          <w:sz w:val="22"/>
          <w:szCs w:val="22"/>
        </w:rPr>
        <w:t xml:space="preserve">using a 100 RB QPSK DFT-s-OFDM SCS 15kHz with RBs allocated at </w:t>
      </w:r>
      <w:r w:rsidR="00656CF6" w:rsidRPr="006E123D">
        <w:rPr>
          <w:rFonts w:ascii="Arial" w:hAnsi="Arial" w:cs="Arial"/>
          <w:sz w:val="22"/>
          <w:szCs w:val="22"/>
        </w:rPr>
        <w:t xml:space="preserve">the </w:t>
      </w:r>
      <w:r w:rsidR="002F1914" w:rsidRPr="006E123D">
        <w:rPr>
          <w:rFonts w:ascii="Arial" w:hAnsi="Arial" w:cs="Arial"/>
          <w:sz w:val="22"/>
          <w:szCs w:val="22"/>
        </w:rPr>
        <w:t>channel edge.</w:t>
      </w:r>
      <w:r w:rsidR="00B86256" w:rsidRPr="006E123D">
        <w:rPr>
          <w:rFonts w:ascii="Arial" w:hAnsi="Arial" w:cs="Arial"/>
          <w:sz w:val="22"/>
          <w:szCs w:val="22"/>
        </w:rPr>
        <w:t xml:space="preserve"> </w:t>
      </w:r>
    </w:p>
    <w:p w14:paraId="05CA9B9A" w14:textId="77777777" w:rsidR="00CC245A" w:rsidRPr="006E123D" w:rsidRDefault="00CC245A" w:rsidP="00214973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216F2" w14:textId="14B569E9" w:rsidR="002F1914" w:rsidRPr="003464AE" w:rsidRDefault="00B86256" w:rsidP="006E123D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t xml:space="preserve">Test </w:t>
      </w:r>
      <w:r w:rsidR="003A2925">
        <w:rPr>
          <w:rFonts w:ascii="Arial" w:hAnsi="Arial" w:cs="Arial"/>
          <w:b/>
          <w:sz w:val="22"/>
          <w:szCs w:val="22"/>
        </w:rPr>
        <w:t>waveforms</w:t>
      </w:r>
      <w:r w:rsidRPr="003464AE">
        <w:rPr>
          <w:rFonts w:ascii="Arial" w:hAnsi="Arial" w:cs="Arial"/>
          <w:b/>
          <w:sz w:val="22"/>
          <w:szCs w:val="22"/>
        </w:rPr>
        <w:t>:</w:t>
      </w:r>
    </w:p>
    <w:p w14:paraId="0C57AFA5" w14:textId="1537DA57" w:rsidR="00CC245A" w:rsidRPr="006E123D" w:rsidRDefault="00CC245A" w:rsidP="00CC245A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QPSK DFT-s-OFDM SCS 15kHz</w:t>
      </w:r>
      <w:r w:rsidR="004870D7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 with </w:t>
      </w:r>
      <w:r w:rsidR="00215EED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4870D7"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 w:rsidR="0058472A">
        <w:rPr>
          <w:rFonts w:ascii="Arial" w:hAnsi="Arial" w:cs="Arial"/>
          <w:sz w:val="22"/>
          <w:szCs w:val="22"/>
        </w:rPr>
        <w:t>CBW</w:t>
      </w:r>
      <w:r w:rsidR="004870D7" w:rsidRPr="006E123D">
        <w:rPr>
          <w:rFonts w:ascii="Arial" w:hAnsi="Arial" w:cs="Arial"/>
          <w:sz w:val="22"/>
          <w:szCs w:val="22"/>
        </w:rPr>
        <w:t>;</w:t>
      </w:r>
    </w:p>
    <w:p w14:paraId="2EC74A96" w14:textId="00BEC5E9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2E851BF5" w14:textId="31BB2528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nter-IM3 (C-IM3) set to -60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438E5A13" w14:textId="738D3B22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nter-IM5 (C-IM5) set to -70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03E9BB36" w14:textId="77777777" w:rsidR="002F1914" w:rsidRPr="006E123D" w:rsidRDefault="002F1914" w:rsidP="002F1914">
      <w:pPr>
        <w:pStyle w:val="aff7"/>
        <w:ind w:left="1440" w:firstLine="440"/>
        <w:jc w:val="both"/>
        <w:rPr>
          <w:rFonts w:ascii="Arial" w:hAnsi="Arial" w:cs="Arial"/>
          <w:sz w:val="22"/>
          <w:szCs w:val="22"/>
        </w:rPr>
      </w:pPr>
    </w:p>
    <w:p w14:paraId="38BFAEA1" w14:textId="67D711A6" w:rsidR="00131F38" w:rsidRPr="00CF72B8" w:rsidRDefault="00242BAE" w:rsidP="008F7777">
      <w:pPr>
        <w:pStyle w:val="2"/>
        <w:spacing w:after="240"/>
        <w:rPr>
          <w:rFonts w:cs="Arial"/>
        </w:rPr>
      </w:pPr>
      <w:r w:rsidRPr="00242BAE">
        <w:rPr>
          <w:rFonts w:eastAsiaTheme="minorEastAsia" w:cs="Arial"/>
          <w:szCs w:val="24"/>
          <w:lang w:eastAsia="ja-JP"/>
        </w:rPr>
        <w:t>Measurement</w:t>
      </w:r>
      <w:r w:rsidR="008453F4" w:rsidRPr="00CF72B8">
        <w:rPr>
          <w:rFonts w:cs="Arial"/>
        </w:rPr>
        <w:t xml:space="preserve"> R</w:t>
      </w:r>
      <w:r w:rsidR="00131F38" w:rsidRPr="00CF72B8">
        <w:rPr>
          <w:rFonts w:cs="Arial"/>
        </w:rPr>
        <w:t>esults</w:t>
      </w:r>
    </w:p>
    <w:p w14:paraId="1305FB19" w14:textId="73E51A47" w:rsidR="00D96A4C" w:rsidRDefault="000418B5" w:rsidP="000418B5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  <w:r w:rsidRPr="00D96A4C">
        <w:rPr>
          <w:rFonts w:ascii="Arial" w:eastAsiaTheme="minorEastAsia" w:hAnsi="Arial" w:cs="Arial"/>
          <w:sz w:val="22"/>
          <w:lang w:val="en-GB" w:eastAsia="ja-JP"/>
        </w:rPr>
        <w:t xml:space="preserve">The measurement results are shown in </w:t>
      </w:r>
      <w:r w:rsidRPr="00DC457A">
        <w:rPr>
          <w:rFonts w:ascii="Arial" w:eastAsiaTheme="minorEastAsia" w:hAnsi="Arial" w:cs="Arial"/>
          <w:sz w:val="22"/>
          <w:lang w:val="en-GB" w:eastAsia="ja-JP"/>
        </w:rPr>
        <w:t>Table 2-1</w:t>
      </w:r>
      <w:r w:rsidR="00D96A4C" w:rsidRPr="00DC457A">
        <w:rPr>
          <w:rFonts w:ascii="Arial" w:eastAsiaTheme="minorEastAsia" w:hAnsi="Arial" w:cs="Arial"/>
          <w:sz w:val="22"/>
          <w:lang w:val="en-GB" w:eastAsia="ja-JP"/>
        </w:rPr>
        <w:t>,</w:t>
      </w:r>
      <w:r w:rsidRPr="00DC457A">
        <w:rPr>
          <w:rFonts w:ascii="Arial" w:eastAsiaTheme="minorEastAsia" w:hAnsi="Arial" w:cs="Arial"/>
          <w:sz w:val="22"/>
          <w:lang w:val="en-GB" w:eastAsia="ja-JP"/>
        </w:rPr>
        <w:t xml:space="preserve"> Table 2-2</w:t>
      </w:r>
      <w:r w:rsidR="00D96A4C" w:rsidRPr="00DC457A">
        <w:rPr>
          <w:rFonts w:ascii="Arial" w:eastAsiaTheme="minorEastAsia" w:hAnsi="Arial" w:cs="Arial"/>
          <w:sz w:val="22"/>
          <w:lang w:val="en-GB" w:eastAsia="ja-JP"/>
        </w:rPr>
        <w:t xml:space="preserve"> and Table 2-3</w:t>
      </w:r>
      <w:r w:rsidRPr="00DC457A">
        <w:rPr>
          <w:rFonts w:ascii="Arial" w:eastAsiaTheme="minorEastAsia" w:hAnsi="Arial" w:cs="Arial"/>
          <w:sz w:val="22"/>
          <w:lang w:val="en-GB" w:eastAsia="ja-JP"/>
        </w:rPr>
        <w:t>.</w:t>
      </w:r>
    </w:p>
    <w:p w14:paraId="6298D652" w14:textId="77777777" w:rsidR="00D96A4C" w:rsidRDefault="00D96A4C">
      <w:pPr>
        <w:rPr>
          <w:rFonts w:ascii="Arial" w:eastAsiaTheme="minorEastAsia" w:hAnsi="Arial" w:cs="Arial"/>
          <w:sz w:val="22"/>
          <w:lang w:val="en-GB" w:eastAsia="ja-JP"/>
        </w:rPr>
      </w:pPr>
      <w:r>
        <w:rPr>
          <w:rFonts w:ascii="Arial" w:eastAsiaTheme="minorEastAsia" w:hAnsi="Arial" w:cs="Arial"/>
          <w:sz w:val="22"/>
          <w:lang w:val="en-GB" w:eastAsia="ja-JP"/>
        </w:rPr>
        <w:br w:type="page"/>
      </w:r>
    </w:p>
    <w:p w14:paraId="1DD65342" w14:textId="77777777" w:rsidR="000418B5" w:rsidRPr="00D96A4C" w:rsidRDefault="000418B5" w:rsidP="000418B5">
      <w:pPr>
        <w:ind w:firstLineChars="50" w:firstLine="110"/>
        <w:rPr>
          <w:rFonts w:ascii="Arial" w:hAnsi="Arial" w:cs="Arial"/>
          <w:sz w:val="22"/>
          <w:lang w:val="en-GB"/>
        </w:rPr>
      </w:pPr>
    </w:p>
    <w:p w14:paraId="3E223843" w14:textId="5B4A5509" w:rsidR="000418B5" w:rsidRPr="006E123D" w:rsidRDefault="000418B5" w:rsidP="000418B5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DC457A">
        <w:rPr>
          <w:rFonts w:ascii="Arial" w:eastAsiaTheme="minorEastAsia" w:hAnsi="Arial" w:cs="Arial"/>
          <w:b/>
          <w:sz w:val="22"/>
          <w:lang w:val="en-GB" w:eastAsia="ja-JP"/>
        </w:rPr>
        <w:t>Table 2-1</w:t>
      </w:r>
      <w:r w:rsidR="003A2925" w:rsidRPr="00DC457A">
        <w:rPr>
          <w:rFonts w:ascii="Arial" w:eastAsiaTheme="minorEastAsia" w:hAnsi="Arial" w:cs="Arial"/>
          <w:b/>
          <w:sz w:val="22"/>
          <w:lang w:val="en-GB" w:eastAsia="ja-JP"/>
        </w:rPr>
        <w:t>: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</w:t>
      </w:r>
      <w:r>
        <w:rPr>
          <w:rFonts w:ascii="Arial" w:eastAsiaTheme="minorEastAsia" w:hAnsi="Arial" w:cs="Arial"/>
          <w:b/>
          <w:sz w:val="22"/>
          <w:lang w:val="en-GB" w:eastAsia="ja-JP"/>
        </w:rPr>
        <w:t xml:space="preserve">n8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838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8"/>
        <w:gridCol w:w="1247"/>
        <w:gridCol w:w="1080"/>
        <w:gridCol w:w="1079"/>
        <w:gridCol w:w="1204"/>
        <w:gridCol w:w="1205"/>
        <w:gridCol w:w="1213"/>
      </w:tblGrid>
      <w:tr w:rsidR="003A2925" w:rsidRPr="00DD6C59" w14:paraId="4714AF3F" w14:textId="77777777" w:rsidTr="003A2925">
        <w:trPr>
          <w:trHeight w:val="375"/>
          <w:jc w:val="center"/>
        </w:trPr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28B3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F0A280" w14:textId="0D24487F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UL/DL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2402" w14:textId="1DC69FE4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D376B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650" w14:textId="49B15B5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x/Rx band gap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7FEA" w14:textId="017FB813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Tx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RB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s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A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lloca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tion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2094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proofErr w:type="spellStart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3A2925" w:rsidRPr="00DD6C59" w14:paraId="16BFC731" w14:textId="77777777" w:rsidTr="003A2925">
        <w:trPr>
          <w:trHeight w:val="390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F93E9C9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5C72675D" w14:textId="5C43A10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C56B" w14:textId="1596FCF1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15AE8E63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3F005D9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A1D3658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7FA6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3A2925" w:rsidRPr="00E30FC3" w14:paraId="081C77D3" w14:textId="77777777" w:rsidTr="003A2925">
        <w:trPr>
          <w:trHeight w:val="375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6496C01" w14:textId="42DA8132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577BD748" w14:textId="29856DB9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</w:t>
            </w: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59C14DF6" w14:textId="2BF4555F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905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7D8A9E9" w14:textId="2391ACF1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942.5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A7E48AC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1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9B6C3AD" w14:textId="52216B19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0@86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037DB1D9" w14:textId="4D3B1211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14.0</w:t>
            </w:r>
          </w:p>
        </w:tc>
      </w:tr>
      <w:tr w:rsidR="003A2925" w:rsidRPr="00E30FC3" w14:paraId="609AAF7F" w14:textId="77777777" w:rsidTr="003A2925">
        <w:trPr>
          <w:trHeight w:val="375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72D90A6" w14:textId="032AE61A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C342B55" w14:textId="7ECF266C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20/35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A131695" w14:textId="44FEC0B8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897.5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95629A6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9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42.5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47457FC" w14:textId="703D44FF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1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7.5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E602128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20@86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58E4E7BA" w14:textId="02FDC496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-30.1</w:t>
            </w:r>
          </w:p>
        </w:tc>
      </w:tr>
      <w:tr w:rsidR="003A2925" w:rsidRPr="00E30FC3" w14:paraId="1F3A9C8A" w14:textId="77777777" w:rsidTr="003A2925">
        <w:trPr>
          <w:trHeight w:val="375"/>
          <w:jc w:val="center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94B8EAE" w14:textId="79C0D5AC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6066633E" w14:textId="6C0203BA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20/35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2AD6022" w14:textId="786F4992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04DD7A9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9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42.5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0BFF45E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F0E7D5B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20@86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9EC09A3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-37.9</w:t>
            </w:r>
          </w:p>
        </w:tc>
      </w:tr>
    </w:tbl>
    <w:p w14:paraId="26942A4F" w14:textId="77777777" w:rsidR="000418B5" w:rsidRPr="00E30FC3" w:rsidRDefault="000418B5" w:rsidP="000418B5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1D27D9D0" w14:textId="77777777" w:rsidR="000418B5" w:rsidRPr="00E30FC3" w:rsidRDefault="000418B5" w:rsidP="000418B5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1CDBD47C" w14:textId="4DAD13A9" w:rsidR="000418B5" w:rsidRPr="00E30FC3" w:rsidRDefault="000418B5" w:rsidP="000418B5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DC457A">
        <w:rPr>
          <w:rFonts w:ascii="Arial" w:eastAsiaTheme="minorEastAsia" w:hAnsi="Arial" w:cs="Arial"/>
          <w:b/>
          <w:sz w:val="22"/>
          <w:lang w:val="en-GB" w:eastAsia="ja-JP"/>
        </w:rPr>
        <w:t>Table 2-2</w:t>
      </w:r>
      <w:r w:rsidR="003A2925">
        <w:rPr>
          <w:rFonts w:ascii="Arial" w:eastAsiaTheme="minorEastAsia" w:hAnsi="Arial" w:cs="Arial"/>
          <w:b/>
          <w:sz w:val="22"/>
          <w:lang w:val="en-GB" w:eastAsia="ja-JP"/>
        </w:rPr>
        <w:t>:</w:t>
      </w:r>
      <w:r w:rsidRPr="00E30FC3">
        <w:rPr>
          <w:rFonts w:ascii="Arial" w:eastAsiaTheme="minorEastAsia" w:hAnsi="Arial" w:cs="Arial"/>
          <w:b/>
          <w:sz w:val="22"/>
          <w:lang w:val="en-GB" w:eastAsia="ja-JP"/>
        </w:rPr>
        <w:t xml:space="preserve"> n71 </w:t>
      </w:r>
      <w:proofErr w:type="spellStart"/>
      <w:r w:rsidRPr="00E30FC3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E30FC3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838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9"/>
        <w:gridCol w:w="1247"/>
        <w:gridCol w:w="1080"/>
        <w:gridCol w:w="1079"/>
        <w:gridCol w:w="1204"/>
        <w:gridCol w:w="1205"/>
        <w:gridCol w:w="1213"/>
      </w:tblGrid>
      <w:tr w:rsidR="003A2925" w:rsidRPr="00E30FC3" w14:paraId="76BA1D2C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5D4F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4AFDD" w14:textId="723CF73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UL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/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 xml:space="preserve">DL 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6562" w14:textId="01955B1A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13797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R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24C0" w14:textId="54F33183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T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 xml:space="preserve">x/Rx 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band g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ap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C01A" w14:textId="5EACA531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 xml:space="preserve">Tx 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RB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s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A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lloca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tion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83EF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proofErr w:type="spellStart"/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3A2925" w:rsidRPr="00E30FC3" w14:paraId="50576927" w14:textId="77777777" w:rsidTr="003A2925">
        <w:trPr>
          <w:trHeight w:val="390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FE0769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6DBA9EC3" w14:textId="70614FDC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2CAD" w14:textId="4F6B9832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C11A10A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(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452A03B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(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0D9BDDF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BD9A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(dBm/BW)</w:t>
            </w:r>
          </w:p>
        </w:tc>
      </w:tr>
      <w:tr w:rsidR="003A2925" w:rsidRPr="00E30FC3" w14:paraId="2A3C85F5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469DD73" w14:textId="4F908B6B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0B8ED733" w14:textId="6041A78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</w:t>
            </w: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/35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C616E47" w14:textId="2B698E8F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0D06A0B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6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34.5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B86FF10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1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4F3F3CF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0@0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7DDD34B9" w14:textId="1CF70093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14.1</w:t>
            </w:r>
          </w:p>
        </w:tc>
      </w:tr>
      <w:tr w:rsidR="003A2925" w:rsidRPr="00E30FC3" w14:paraId="2F4340D5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EEBDF71" w14:textId="24341EEF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66406C18" w14:textId="51C4C294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20/35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69E7F147" w14:textId="01E26B70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6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80.5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2201B1F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6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34.5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6378005" w14:textId="0923EE4B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1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8.5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A370461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20@0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4BAFB86E" w14:textId="7DFF7833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-32.5</w:t>
            </w:r>
          </w:p>
        </w:tc>
      </w:tr>
      <w:tr w:rsidR="003A2925" w:rsidRPr="00E30FC3" w14:paraId="41636ADF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21B024C" w14:textId="7D30264A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5229B524" w14:textId="04698E1F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20/35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133EC10" w14:textId="507FCEB4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FF3DC1B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6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34.5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7FC4A06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4B0B880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20@0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AA2C4C4" w14:textId="77777777" w:rsidR="003A2925" w:rsidRPr="00E30FC3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-37.8</w:t>
            </w:r>
          </w:p>
        </w:tc>
      </w:tr>
    </w:tbl>
    <w:p w14:paraId="7F5E1007" w14:textId="4E327D43" w:rsidR="00C43F66" w:rsidRDefault="00C43F66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1A5D39FB" w14:textId="77777777" w:rsidR="00B51D75" w:rsidRDefault="00B51D75" w:rsidP="00B51D75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05860284" w14:textId="03D808A0" w:rsidR="00B51D75" w:rsidRPr="006E123D" w:rsidRDefault="00B51D75" w:rsidP="00B51D75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DC457A">
        <w:rPr>
          <w:rFonts w:ascii="Arial" w:eastAsiaTheme="minorEastAsia" w:hAnsi="Arial" w:cs="Arial"/>
          <w:b/>
          <w:sz w:val="22"/>
          <w:lang w:val="en-GB" w:eastAsia="ja-JP"/>
        </w:rPr>
        <w:t>Table 2-</w:t>
      </w:r>
      <w:r w:rsidR="00D96A4C" w:rsidRPr="00DC457A">
        <w:rPr>
          <w:rFonts w:ascii="Arial" w:eastAsiaTheme="minorEastAsia" w:hAnsi="Arial" w:cs="Arial"/>
          <w:b/>
          <w:sz w:val="22"/>
          <w:lang w:val="en-GB" w:eastAsia="ja-JP"/>
        </w:rPr>
        <w:t>3</w:t>
      </w:r>
      <w:r w:rsidR="003A2925" w:rsidRPr="00DC457A">
        <w:rPr>
          <w:rFonts w:ascii="Arial" w:eastAsiaTheme="minorEastAsia" w:hAnsi="Arial" w:cs="Arial"/>
          <w:b/>
          <w:sz w:val="22"/>
          <w:lang w:val="en-GB" w:eastAsia="ja-JP"/>
        </w:rPr>
        <w:t>:</w:t>
      </w:r>
      <w:r w:rsidRPr="00DC457A">
        <w:rPr>
          <w:rFonts w:ascii="Arial" w:eastAsiaTheme="minorEastAsia" w:hAnsi="Arial" w:cs="Arial"/>
          <w:b/>
          <w:sz w:val="22"/>
          <w:lang w:val="en-GB" w:eastAsia="ja-JP"/>
        </w:rPr>
        <w:t xml:space="preserve"> n</w:t>
      </w:r>
      <w:r w:rsidR="00BB4A18">
        <w:rPr>
          <w:rFonts w:ascii="Arial" w:eastAsiaTheme="minorEastAsia" w:hAnsi="Arial" w:cs="Arial"/>
          <w:b/>
          <w:sz w:val="22"/>
          <w:lang w:val="en-GB" w:eastAsia="ja-JP"/>
        </w:rPr>
        <w:t>25</w:t>
      </w:r>
      <w:r>
        <w:rPr>
          <w:rFonts w:ascii="Arial" w:eastAsiaTheme="minorEastAsia" w:hAnsi="Arial" w:cs="Arial"/>
          <w:b/>
          <w:sz w:val="22"/>
          <w:lang w:val="en-GB" w:eastAsia="ja-JP"/>
        </w:rPr>
        <w:t xml:space="preserve">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838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59"/>
        <w:gridCol w:w="1247"/>
        <w:gridCol w:w="1080"/>
        <w:gridCol w:w="1079"/>
        <w:gridCol w:w="1204"/>
        <w:gridCol w:w="1205"/>
        <w:gridCol w:w="1213"/>
      </w:tblGrid>
      <w:tr w:rsidR="003A2925" w:rsidRPr="00DD6C59" w14:paraId="2DEC2666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3B81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844EF7" w14:textId="5D1FDC53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UL/DL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429" w14:textId="1D132522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D3763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908A" w14:textId="5AEEE4A1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x/Rx band gap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D72" w14:textId="6FBD2B83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Tx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RB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s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A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lloca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tion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C13AF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proofErr w:type="spellStart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3A2925" w:rsidRPr="00DD6C59" w14:paraId="42B8F643" w14:textId="77777777" w:rsidTr="003A2925">
        <w:trPr>
          <w:trHeight w:val="390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789DA6A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354CECDF" w14:textId="2140BBA8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F9A9" w14:textId="28D60364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152AA79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A81B9F4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DC7BD14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7046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3A2925" w:rsidRPr="00DD6C59" w14:paraId="4A27CAB6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CCC3118" w14:textId="77777777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Option1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0EC15360" w14:textId="4B6BDDBE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50844DDE" w14:textId="6327F3D0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895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EAC29EB" w14:textId="28DC12AF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972.5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737081F" w14:textId="7FE33D38" w:rsidR="003A2925" w:rsidRPr="00D50940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50940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53F6AED" w14:textId="1FABEF6A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40@176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0CF5BB86" w14:textId="1486A5D6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27.8</w:t>
            </w:r>
          </w:p>
        </w:tc>
      </w:tr>
      <w:tr w:rsidR="003A2925" w:rsidRPr="00DD6C59" w14:paraId="3E6A8B86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3988972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Option2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346F0C94" w14:textId="0426A755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0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/45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DDDD8BE" w14:textId="29A83110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882.5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2D0D475" w14:textId="25B38C10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962.5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0A0EF68" w14:textId="037BF3D1" w:rsidR="003A2925" w:rsidRPr="00D50940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50940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3</w:t>
            </w:r>
            <w:r w:rsidRPr="00D50940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7.5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90D0AE0" w14:textId="3DAF2A7F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40@176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4466FFA7" w14:textId="1815F42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32.7</w:t>
            </w:r>
          </w:p>
        </w:tc>
      </w:tr>
      <w:tr w:rsidR="003A2925" w:rsidRPr="00DD6C59" w14:paraId="3303358D" w14:textId="77777777" w:rsidTr="003A2925">
        <w:trPr>
          <w:trHeight w:val="375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8777610" w14:textId="77777777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Option3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42AF5D1B" w14:textId="59EE0B2B" w:rsidR="003A2925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0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/45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9F90A3F" w14:textId="23425479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870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20AE2D6" w14:textId="55092A16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952.5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5A52359" w14:textId="0D72FBAE" w:rsidR="003A2925" w:rsidRPr="00D50940" w:rsidRDefault="003A2925" w:rsidP="003A2925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50940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B49D078" w14:textId="40D750D8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40@176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9CF5BD7" w14:textId="212B3EE8" w:rsidR="003A2925" w:rsidRPr="00DD6C59" w:rsidRDefault="003A2925" w:rsidP="003A2925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34.6</w:t>
            </w:r>
          </w:p>
        </w:tc>
      </w:tr>
    </w:tbl>
    <w:p w14:paraId="519EF469" w14:textId="0A63B07F" w:rsidR="00DB6FE1" w:rsidRPr="00D50940" w:rsidRDefault="00DB6FE1">
      <w:pPr>
        <w:rPr>
          <w:rFonts w:ascii="Arial" w:eastAsiaTheme="minorEastAsia" w:hAnsi="Arial" w:cs="Arial"/>
          <w:color w:val="FF0000"/>
          <w:sz w:val="22"/>
          <w:lang w:eastAsia="ja-JP"/>
        </w:rPr>
      </w:pPr>
    </w:p>
    <w:p w14:paraId="5A423B28" w14:textId="736A25D9" w:rsidR="002B0DC4" w:rsidRPr="006E123D" w:rsidRDefault="00A43E84" w:rsidP="002B0DC4">
      <w:pPr>
        <w:pStyle w:val="1"/>
        <w:rPr>
          <w:sz w:val="32"/>
        </w:rPr>
      </w:pPr>
      <w:r>
        <w:rPr>
          <w:sz w:val="32"/>
        </w:rPr>
        <w:t>MSD</w:t>
      </w:r>
      <w:r w:rsidR="00D96A4C">
        <w:rPr>
          <w:sz w:val="32"/>
        </w:rPr>
        <w:t xml:space="preserve"> </w:t>
      </w:r>
      <w:r w:rsidR="00604F31" w:rsidRPr="006E123D">
        <w:rPr>
          <w:sz w:val="32"/>
        </w:rPr>
        <w:t>Estimation</w:t>
      </w:r>
    </w:p>
    <w:p w14:paraId="15DEE067" w14:textId="4783E5ED" w:rsidR="000418B5" w:rsidRPr="00DC457A" w:rsidRDefault="000418B5" w:rsidP="000418B5">
      <w:pPr>
        <w:rPr>
          <w:rFonts w:ascii="Arial" w:hAnsi="Arial" w:cs="Arial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link-budget</w:t>
      </w:r>
      <w:r w:rsidRPr="00924EFA">
        <w:rPr>
          <w:rFonts w:ascii="Arial" w:hAnsi="Arial" w:cs="Arial"/>
          <w:sz w:val="22"/>
          <w:szCs w:val="22"/>
        </w:rPr>
        <w:t xml:space="preserve"> calculation a</w:t>
      </w:r>
      <w:r>
        <w:rPr>
          <w:rFonts w:ascii="Arial" w:hAnsi="Arial" w:cs="Arial"/>
          <w:sz w:val="22"/>
          <w:szCs w:val="22"/>
        </w:rPr>
        <w:t xml:space="preserve">ssumptions </w:t>
      </w:r>
      <w:r w:rsidRPr="00924EFA">
        <w:rPr>
          <w:rFonts w:ascii="Arial" w:hAnsi="Arial" w:cs="Arial"/>
          <w:sz w:val="22"/>
          <w:szCs w:val="22"/>
        </w:rPr>
        <w:t xml:space="preserve">and </w:t>
      </w:r>
      <w:r w:rsidR="00A43E84">
        <w:rPr>
          <w:rFonts w:ascii="Arial" w:hAnsi="Arial" w:cs="Arial"/>
          <w:sz w:val="22"/>
          <w:szCs w:val="22"/>
        </w:rPr>
        <w:t>MSD</w:t>
      </w:r>
      <w:r w:rsidR="00D96A4C" w:rsidRPr="00F975CD">
        <w:rPr>
          <w:rFonts w:ascii="Arial" w:hAnsi="Arial" w:cs="Arial"/>
          <w:sz w:val="22"/>
          <w:lang w:eastAsia="ko-KR"/>
        </w:rPr>
        <w:t xml:space="preserve"> estimation</w:t>
      </w:r>
      <w:r w:rsidR="00A43E84">
        <w:rPr>
          <w:rFonts w:ascii="Arial" w:hAnsi="Arial" w:cs="Arial"/>
          <w:sz w:val="22"/>
          <w:lang w:eastAsia="ko-KR"/>
        </w:rPr>
        <w:t>s</w:t>
      </w:r>
      <w:r w:rsidRPr="00924EFA">
        <w:rPr>
          <w:rFonts w:ascii="Arial" w:hAnsi="Arial" w:cs="Arial"/>
          <w:sz w:val="22"/>
          <w:szCs w:val="22"/>
        </w:rPr>
        <w:t xml:space="preserve"> </w:t>
      </w:r>
      <w:r w:rsidR="00A43E84">
        <w:rPr>
          <w:rFonts w:ascii="Arial" w:hAnsi="Arial" w:cs="Arial"/>
          <w:sz w:val="22"/>
          <w:szCs w:val="22"/>
        </w:rPr>
        <w:t>are</w:t>
      </w:r>
      <w:r w:rsidRPr="00E275BD">
        <w:rPr>
          <w:rFonts w:ascii="Arial" w:hAnsi="Arial" w:cs="Arial"/>
          <w:sz w:val="22"/>
          <w:szCs w:val="22"/>
        </w:rPr>
        <w:t xml:space="preserve"> shown in </w:t>
      </w:r>
      <w:r w:rsidR="00D96A4C" w:rsidRPr="00DC457A">
        <w:rPr>
          <w:rFonts w:ascii="Arial" w:hAnsi="Arial" w:cs="Arial"/>
          <w:sz w:val="22"/>
          <w:szCs w:val="22"/>
        </w:rPr>
        <w:t>T</w:t>
      </w:r>
      <w:r w:rsidRPr="00DC457A">
        <w:rPr>
          <w:rFonts w:ascii="Arial" w:hAnsi="Arial" w:cs="Arial"/>
          <w:sz w:val="22"/>
          <w:szCs w:val="22"/>
        </w:rPr>
        <w:t>able 3-1</w:t>
      </w:r>
      <w:r w:rsidR="00D96A4C" w:rsidRPr="00DC457A">
        <w:rPr>
          <w:rFonts w:ascii="Arial" w:hAnsi="Arial" w:cs="Arial"/>
          <w:sz w:val="22"/>
          <w:szCs w:val="22"/>
        </w:rPr>
        <w:t>, Table 3-2 and Table 3-3</w:t>
      </w:r>
      <w:r w:rsidRPr="00DC457A">
        <w:rPr>
          <w:rFonts w:ascii="Arial" w:hAnsi="Arial" w:cs="Arial"/>
          <w:sz w:val="22"/>
          <w:szCs w:val="22"/>
        </w:rPr>
        <w:t>.</w:t>
      </w:r>
    </w:p>
    <w:p w14:paraId="22538FEF" w14:textId="77777777" w:rsidR="000418B5" w:rsidRPr="00DC457A" w:rsidRDefault="000418B5" w:rsidP="000418B5"/>
    <w:p w14:paraId="7AC5865B" w14:textId="0051D61C" w:rsidR="000418B5" w:rsidRPr="00A17DE6" w:rsidRDefault="000418B5" w:rsidP="000418B5">
      <w:pPr>
        <w:spacing w:after="120"/>
        <w:jc w:val="center"/>
        <w:rPr>
          <w:rFonts w:ascii="Arial" w:hAnsi="Arial" w:cs="Arial"/>
          <w:b/>
        </w:rPr>
      </w:pPr>
      <w:r w:rsidRPr="00DC457A">
        <w:rPr>
          <w:rFonts w:ascii="Arial" w:hAnsi="Arial" w:cs="Arial"/>
          <w:b/>
          <w:sz w:val="22"/>
        </w:rPr>
        <w:t xml:space="preserve">Table 3-1 MSD </w:t>
      </w:r>
      <w:r w:rsidR="00A43E84" w:rsidRPr="00DC457A">
        <w:rPr>
          <w:rFonts w:ascii="Arial" w:hAnsi="Arial" w:cs="Arial"/>
          <w:b/>
          <w:sz w:val="22"/>
        </w:rPr>
        <w:t>Estimation</w:t>
      </w:r>
      <w:r w:rsidRPr="00DC457A">
        <w:rPr>
          <w:rFonts w:ascii="Arial" w:hAnsi="Arial" w:cs="Arial"/>
          <w:b/>
          <w:sz w:val="22"/>
        </w:rPr>
        <w:t xml:space="preserve"> for n8 </w:t>
      </w:r>
      <w:r w:rsidR="00421D91" w:rsidRPr="00DC457A">
        <w:rPr>
          <w:rFonts w:ascii="Arial" w:hAnsi="Arial" w:cs="Arial"/>
          <w:b/>
          <w:sz w:val="22"/>
        </w:rPr>
        <w:t>35MHz</w:t>
      </w:r>
      <w:r>
        <w:rPr>
          <w:rFonts w:ascii="Arial" w:hAnsi="Arial" w:cs="Arial"/>
          <w:b/>
        </w:rPr>
        <w:t xml:space="preserve"> </w:t>
      </w:r>
    </w:p>
    <w:tbl>
      <w:tblPr>
        <w:tblW w:w="856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3"/>
        <w:gridCol w:w="794"/>
        <w:gridCol w:w="680"/>
        <w:gridCol w:w="681"/>
        <w:gridCol w:w="680"/>
        <w:gridCol w:w="681"/>
        <w:gridCol w:w="680"/>
        <w:gridCol w:w="682"/>
      </w:tblGrid>
      <w:tr w:rsidR="00421D91" w:rsidRPr="00AD6583" w14:paraId="08B4CBB1" w14:textId="11FFC577" w:rsidTr="00421D91">
        <w:trPr>
          <w:trHeight w:val="285"/>
          <w:jc w:val="center"/>
        </w:trPr>
        <w:tc>
          <w:tcPr>
            <w:tcW w:w="36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5CA7" w14:textId="77777777" w:rsidR="00421D91" w:rsidRPr="00DA3D2A" w:rsidRDefault="00421D91" w:rsidP="001D73DD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94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CAF356E" w14:textId="77777777" w:rsidR="00421D91" w:rsidRPr="00DA3D2A" w:rsidRDefault="00421D91" w:rsidP="001D73DD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4084" w:type="dxa"/>
            <w:gridSpan w:val="6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A190BC" w14:textId="77777777" w:rsidR="00421D91" w:rsidRPr="00DA3D2A" w:rsidRDefault="00421D91" w:rsidP="001D73DD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n8</w:t>
            </w:r>
          </w:p>
        </w:tc>
      </w:tr>
      <w:tr w:rsidR="00421D91" w:rsidRPr="00AD6583" w14:paraId="4A090B48" w14:textId="25A52804" w:rsidTr="00421D91">
        <w:trPr>
          <w:trHeight w:val="285"/>
          <w:jc w:val="center"/>
        </w:trPr>
        <w:tc>
          <w:tcPr>
            <w:tcW w:w="3683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6F52F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28C22D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ADF15F" w14:textId="1D32F81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Option 1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1185C2" w14:textId="6DF74710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ption 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451873" w14:textId="17B3C1B0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Option 3</w:t>
            </w:r>
          </w:p>
        </w:tc>
      </w:tr>
      <w:tr w:rsidR="00421D91" w:rsidRPr="00AD6583" w14:paraId="50AF6E1B" w14:textId="0C07A284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9F19" w14:textId="3BC6E835" w:rsidR="00421D91" w:rsidRPr="00DA3D2A" w:rsidRDefault="00DC457A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UL</w:t>
            </w:r>
            <w:r w:rsid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DL</w:t>
            </w:r>
            <w:r w:rsid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="00421D91"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BW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79E6908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047C7" w14:textId="3A40762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3E581D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20/35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8C71A90" w14:textId="2D8E67A0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</w:tr>
      <w:tr w:rsidR="00421D91" w:rsidRPr="00AD6583" w14:paraId="29F694FA" w14:textId="562EE53D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DAD2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21AB0C9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CEAA8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30E7D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70FBAFD" w14:textId="425EAD20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421D91" w:rsidRPr="00AD6583" w14:paraId="611A9FAA" w14:textId="01BEDB41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0DB0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201518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612CF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C67EA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04B583E" w14:textId="361D5EB3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421D91" w:rsidRPr="00AD6583" w14:paraId="381A6DF2" w14:textId="3A4D558E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27E7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43BF61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1CCC0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8936E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D6CA6D8" w14:textId="789C42FC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421D91" w:rsidRPr="00AD6583" w14:paraId="4A3B3ECB" w14:textId="35BD2C36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8F8B733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 xml:space="preserve">PA 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x</w:t>
            </w: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BN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8991B03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4AE02C2" w14:textId="784BB88A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14.0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72AC7695" w14:textId="161CE173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30.1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D4E357A" w14:textId="0E1273C8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37.9</w:t>
            </w:r>
          </w:p>
        </w:tc>
      </w:tr>
      <w:tr w:rsidR="00421D91" w:rsidRPr="00AD6583" w14:paraId="65ADFAF9" w14:textId="20021C1B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DE4CB22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DPX_ISO_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from</w:t>
            </w:r>
            <w:proofErr w:type="spellEnd"/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Tx 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to Rx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D51CBF1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609A84E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B8A8451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C02D1F1" w14:textId="77905A31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</w:tr>
      <w:tr w:rsidR="00421D91" w:rsidRPr="00AD6583" w14:paraId="4907AEA7" w14:textId="6FAF285D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E820210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DPX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ATT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RX 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C961753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5099A20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C6AA8B3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2D6A428" w14:textId="04BC822F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30.0</w:t>
            </w:r>
          </w:p>
        </w:tc>
      </w:tr>
      <w:tr w:rsidR="00421D91" w:rsidRPr="00AD6583" w14:paraId="68E12C3A" w14:textId="062DD375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6C42664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Div_filter_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</w:t>
            </w:r>
            <w:proofErr w:type="spellEnd"/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rejection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E01AF7B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1B5E3C4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9EFA733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EE36EF" w14:textId="6E258E8E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5.0</w:t>
            </w:r>
          </w:p>
        </w:tc>
      </w:tr>
      <w:tr w:rsidR="00421D91" w:rsidRPr="00AD6583" w14:paraId="0043F92A" w14:textId="1598D38B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9719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lastRenderedPageBreak/>
              <w:t>Transceiver effective phase noise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1334E63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dBc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2D732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691F3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5E9E9A1" w14:textId="604E4252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</w:tr>
      <w:tr w:rsidR="00421D91" w:rsidRPr="00AD6583" w14:paraId="2445DD28" w14:textId="2355A9A2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7D06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F5B34EE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dBm/Hz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0A9050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F1EA9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7580BD2" w14:textId="59AAA6AA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421D91" w:rsidRPr="00AD6583" w14:paraId="483359E4" w14:textId="50532ADB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FF51" w14:textId="77777777" w:rsidR="00421D91" w:rsidRPr="00DA3D2A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9EC95F7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1E428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DAB64D" w14:textId="77777777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7906916" w14:textId="649FB55D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421D91" w:rsidRPr="00AD6583" w14:paraId="62CADB9F" w14:textId="517D9C01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632E" w14:textId="77777777" w:rsidR="00421D91" w:rsidRPr="00DA3D2A" w:rsidRDefault="00421D91" w:rsidP="00421D91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 noise power at PRX/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745D65E" w14:textId="77777777" w:rsidR="00421D91" w:rsidRPr="00DA3D2A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3DBB53" w14:textId="4036CFF0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-60.0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483DA3" w14:textId="0F2C80E3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7171ED" w14:textId="322DC2E9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-76.1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2C7787" w14:textId="7AE1D8F2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-76.1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F23536" w14:textId="2A472EC1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07F010D1" w14:textId="38E8E5B1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-83.9</w:t>
            </w:r>
          </w:p>
        </w:tc>
      </w:tr>
      <w:tr w:rsidR="00421D91" w:rsidRPr="00AD6583" w14:paraId="0FEED8FA" w14:textId="7ACF5F15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545B" w14:textId="77777777" w:rsidR="00421D91" w:rsidRPr="00DA3D2A" w:rsidRDefault="00421D91" w:rsidP="00421D91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TX IM2 due to wider CBW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6A8E89F" w14:textId="77777777" w:rsidR="00421D91" w:rsidRPr="00DA3D2A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F0F321" w14:textId="48A4653F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AC0AE3" w14:textId="02CB0CCA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-105.0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2A6E65" w14:textId="6A3B1291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DA00EA" w14:textId="0C1CB693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-105.0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620453" w14:textId="2002E260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3C4CAC9C" w14:textId="5B8370A8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-105.0</w:t>
            </w:r>
          </w:p>
        </w:tc>
      </w:tr>
      <w:tr w:rsidR="00421D91" w:rsidRPr="00AD6583" w14:paraId="7DBAE142" w14:textId="3B7CF0B6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A059" w14:textId="77777777" w:rsidR="00421D91" w:rsidRPr="00DA3D2A" w:rsidRDefault="00421D91" w:rsidP="00421D91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E4252A4" w14:textId="77777777" w:rsidR="00421D91" w:rsidRPr="00DA3D2A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695565" w14:textId="143AB2DB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FDA1E3" w14:textId="41458468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386305" w14:textId="3D0C84A3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3BAF26" w14:textId="29B30B04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BB3A12" w14:textId="0E4409FE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54AF8247" w14:textId="2B93B44D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</w:tr>
      <w:tr w:rsidR="00421D91" w:rsidRPr="00AD6583" w14:paraId="7CD54F42" w14:textId="6F25ECF5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9D96" w14:textId="77777777" w:rsidR="00421D91" w:rsidRPr="00DA3D2A" w:rsidRDefault="00421D91" w:rsidP="00421D91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Total noise level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8A39AA" w14:textId="77777777" w:rsidR="00421D91" w:rsidRPr="00DA3D2A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D3151C" w14:textId="1F2658CA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-61.0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DDB1A8" w14:textId="4AEB88B5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-61.0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F555BF" w14:textId="18283C8C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-76.4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E74072" w14:textId="65AB4B4F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-76.7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A0613B" w14:textId="5FC52862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-81.6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79BEEC2C" w14:textId="27243B8C" w:rsidR="00421D91" w:rsidRPr="00421D91" w:rsidRDefault="00421D91" w:rsidP="00421D9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-82.7</w:t>
            </w:r>
          </w:p>
        </w:tc>
      </w:tr>
      <w:tr w:rsidR="00421D91" w:rsidRPr="00AD6583" w14:paraId="245A228B" w14:textId="7399A8AD" w:rsidTr="00421D91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8EF0" w14:textId="1BA4FF78" w:rsidR="00421D91" w:rsidRPr="00AF368C" w:rsidRDefault="00421D91" w:rsidP="00A14D5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Desens</w:t>
            </w:r>
            <w:r w:rsidR="0027440F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6CE5FAF" w14:textId="77777777" w:rsidR="00421D91" w:rsidRPr="00AF368C" w:rsidRDefault="00421D91" w:rsidP="00A14D5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995E3" w14:textId="28B9AE41" w:rsidR="00421D91" w:rsidRPr="00AF368C" w:rsidRDefault="00421D91" w:rsidP="00A14D53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24.7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81316" w14:textId="0AB350C0" w:rsidR="00421D91" w:rsidRPr="00AF368C" w:rsidRDefault="00421D91" w:rsidP="00A14D53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9.2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44102F0" w14:textId="77777777" w:rsidR="00421D91" w:rsidRPr="00AF368C" w:rsidRDefault="00421D91" w:rsidP="00A14D53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3.5</w:t>
            </w:r>
          </w:p>
        </w:tc>
      </w:tr>
      <w:tr w:rsidR="00421D91" w:rsidRPr="00AD6583" w14:paraId="64931AF5" w14:textId="77777777" w:rsidTr="00421D91">
        <w:trPr>
          <w:trHeight w:val="285"/>
          <w:jc w:val="center"/>
        </w:trPr>
        <w:tc>
          <w:tcPr>
            <w:tcW w:w="368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</w:tcPr>
          <w:p w14:paraId="616F13C6" w14:textId="5E19B06B" w:rsidR="00421D91" w:rsidRDefault="00421D91" w:rsidP="00A14D53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REFSENS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noWrap/>
            <w:vAlign w:val="center"/>
          </w:tcPr>
          <w:p w14:paraId="7D569035" w14:textId="4EAB0D69" w:rsidR="00421D91" w:rsidRPr="00DA3D2A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7CE74187" w14:textId="4128A852" w:rsidR="00421D91" w:rsidRPr="005B563E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64.0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nil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4EC9D70C" w14:textId="64DCFD2D" w:rsidR="00421D91" w:rsidRPr="005B563E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79.5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304BBCB4" w14:textId="39308953" w:rsidR="00421D91" w:rsidRPr="005B563E" w:rsidRDefault="00421D91" w:rsidP="00A14D53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85.2</w:t>
            </w:r>
          </w:p>
        </w:tc>
      </w:tr>
    </w:tbl>
    <w:p w14:paraId="30EBE3D9" w14:textId="75CA4AA4" w:rsidR="000418B5" w:rsidRDefault="000418B5" w:rsidP="000418B5"/>
    <w:p w14:paraId="14FA12F2" w14:textId="0E9D1785" w:rsidR="00421D91" w:rsidRPr="00A17DE6" w:rsidRDefault="00421D91" w:rsidP="00421D91">
      <w:pPr>
        <w:spacing w:after="120"/>
        <w:jc w:val="center"/>
        <w:rPr>
          <w:rFonts w:ascii="Arial" w:hAnsi="Arial" w:cs="Arial"/>
          <w:b/>
        </w:rPr>
      </w:pPr>
      <w:r w:rsidRPr="00DC457A">
        <w:rPr>
          <w:rFonts w:ascii="Arial" w:hAnsi="Arial" w:cs="Arial"/>
          <w:b/>
          <w:sz w:val="22"/>
        </w:rPr>
        <w:t>Table 3-2</w:t>
      </w:r>
      <w:r w:rsidRPr="006E123D">
        <w:rPr>
          <w:rFonts w:ascii="Arial" w:hAnsi="Arial" w:cs="Arial"/>
          <w:b/>
          <w:sz w:val="22"/>
        </w:rPr>
        <w:t xml:space="preserve"> MSD </w:t>
      </w:r>
      <w:r w:rsidR="00A43E84">
        <w:rPr>
          <w:rFonts w:ascii="Arial" w:hAnsi="Arial" w:cs="Arial"/>
          <w:b/>
          <w:sz w:val="22"/>
        </w:rPr>
        <w:t>Estimation</w:t>
      </w:r>
      <w:r w:rsidRPr="006E123D">
        <w:rPr>
          <w:rFonts w:ascii="Arial" w:hAnsi="Arial" w:cs="Arial"/>
          <w:b/>
          <w:sz w:val="22"/>
        </w:rPr>
        <w:t xml:space="preserve"> for </w:t>
      </w:r>
      <w:r>
        <w:rPr>
          <w:rFonts w:ascii="Arial" w:hAnsi="Arial" w:cs="Arial"/>
          <w:b/>
          <w:sz w:val="22"/>
        </w:rPr>
        <w:t>n7</w:t>
      </w:r>
      <w:r w:rsidR="007A6155">
        <w:rPr>
          <w:rFonts w:ascii="Arial" w:hAnsi="Arial" w:cs="Arial"/>
          <w:b/>
          <w:sz w:val="22"/>
        </w:rPr>
        <w:t>1</w:t>
      </w:r>
      <w:r>
        <w:rPr>
          <w:rFonts w:ascii="Arial" w:hAnsi="Arial" w:cs="Arial"/>
          <w:b/>
          <w:sz w:val="22"/>
        </w:rPr>
        <w:t xml:space="preserve"> 35MHz</w:t>
      </w:r>
      <w:r>
        <w:rPr>
          <w:rFonts w:ascii="Arial" w:hAnsi="Arial" w:cs="Arial"/>
          <w:b/>
        </w:rPr>
        <w:t xml:space="preserve"> </w:t>
      </w:r>
    </w:p>
    <w:tbl>
      <w:tblPr>
        <w:tblW w:w="856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3"/>
        <w:gridCol w:w="794"/>
        <w:gridCol w:w="680"/>
        <w:gridCol w:w="681"/>
        <w:gridCol w:w="680"/>
        <w:gridCol w:w="681"/>
        <w:gridCol w:w="680"/>
        <w:gridCol w:w="682"/>
      </w:tblGrid>
      <w:tr w:rsidR="00421D91" w:rsidRPr="00AD6583" w14:paraId="0C50AECC" w14:textId="77777777" w:rsidTr="00F975CD">
        <w:trPr>
          <w:trHeight w:val="285"/>
          <w:jc w:val="center"/>
        </w:trPr>
        <w:tc>
          <w:tcPr>
            <w:tcW w:w="36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9D90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94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A6A7A60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4084" w:type="dxa"/>
            <w:gridSpan w:val="6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1E57F47" w14:textId="71F2EC01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</w:t>
            </w:r>
            <w:r w:rsidR="007A6155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71</w:t>
            </w:r>
          </w:p>
        </w:tc>
      </w:tr>
      <w:tr w:rsidR="00421D91" w:rsidRPr="00AD6583" w14:paraId="3AFB7F05" w14:textId="77777777" w:rsidTr="00F975CD">
        <w:trPr>
          <w:trHeight w:val="285"/>
          <w:jc w:val="center"/>
        </w:trPr>
        <w:tc>
          <w:tcPr>
            <w:tcW w:w="3683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E8016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947367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1C2515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Option 1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C7A1C6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ption 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95E83F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Option 3</w:t>
            </w:r>
          </w:p>
        </w:tc>
      </w:tr>
      <w:tr w:rsidR="00421D91" w:rsidRPr="00AD6583" w14:paraId="55EC13C9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BD41" w14:textId="6477B3AA" w:rsidR="00421D91" w:rsidRPr="00DA3D2A" w:rsidRDefault="00DC457A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UL</w:t>
            </w:r>
            <w:r w:rsid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DL</w:t>
            </w:r>
            <w:r w:rsidR="00421D91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="00421D91"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BW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1D49AB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003E8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2AC81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20/35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B60A6CE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35</w:t>
            </w:r>
          </w:p>
        </w:tc>
      </w:tr>
      <w:tr w:rsidR="00421D91" w:rsidRPr="00AD6583" w14:paraId="4C5C9A2B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F5E3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B48E692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25877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89683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242EBCB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421D91" w:rsidRPr="00AD6583" w14:paraId="1C42A56D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35225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9C305D9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C41659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A16DF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C6C27E1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421D91" w:rsidRPr="00AD6583" w14:paraId="0067C2FA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1366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6E210DD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DBBD5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0BDA82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6CA77EE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421D91" w:rsidRPr="00AD6583" w14:paraId="48993544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7AF984F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 xml:space="preserve">PA 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x</w:t>
            </w: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BN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672DDFA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4FBA886D" w14:textId="69845E2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14.1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421097D0" w14:textId="4A86FA57" w:rsidR="00A84992" w:rsidRPr="00DA3D2A" w:rsidRDefault="00421D91" w:rsidP="00A84992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-32.</w:t>
            </w:r>
            <w:r w:rsidR="00A84992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19CD4B7" w14:textId="3C0C1803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37.</w:t>
            </w:r>
            <w:r w:rsidR="00A84992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8</w:t>
            </w:r>
          </w:p>
        </w:tc>
      </w:tr>
      <w:tr w:rsidR="00A84992" w:rsidRPr="00AD6583" w14:paraId="2A06BEAB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89D41CD" w14:textId="77777777" w:rsidR="00A84992" w:rsidRPr="00DA3D2A" w:rsidRDefault="00A84992" w:rsidP="00A84992">
            <w:pP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DPX_ISO_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from</w:t>
            </w:r>
            <w:proofErr w:type="spellEnd"/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Tx 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to Rx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3F235FC" w14:textId="7777777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E0DB639" w14:textId="037488A3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hideMark/>
          </w:tcPr>
          <w:p w14:paraId="6F1492F4" w14:textId="5EC24D9B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55.0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hideMark/>
          </w:tcPr>
          <w:p w14:paraId="03568A5D" w14:textId="2CCD88AD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55.0</w:t>
            </w:r>
          </w:p>
        </w:tc>
      </w:tr>
      <w:tr w:rsidR="00A84992" w:rsidRPr="00AD6583" w14:paraId="576FAE58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CD7864" w14:textId="77777777" w:rsidR="00A84992" w:rsidRPr="00DA3D2A" w:rsidRDefault="00A84992" w:rsidP="00A84992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DPX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ATT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RX 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8907F19" w14:textId="7777777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A68DC12" w14:textId="52510981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hideMark/>
          </w:tcPr>
          <w:p w14:paraId="73CF46EC" w14:textId="2105A00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hideMark/>
          </w:tcPr>
          <w:p w14:paraId="71E0C843" w14:textId="1D070080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</w:tr>
      <w:tr w:rsidR="00A84992" w:rsidRPr="00AD6583" w14:paraId="5F78427B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280577B" w14:textId="77777777" w:rsidR="00A84992" w:rsidRPr="00DA3D2A" w:rsidRDefault="00A84992" w:rsidP="00A84992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Div_filter_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</w:t>
            </w:r>
            <w:proofErr w:type="spellEnd"/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rejection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0A91101" w14:textId="7777777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0FE2F00" w14:textId="0C5A1124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hideMark/>
          </w:tcPr>
          <w:p w14:paraId="225DF276" w14:textId="702219F3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hideMark/>
          </w:tcPr>
          <w:p w14:paraId="092B5C15" w14:textId="2721E031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421D91" w:rsidRPr="00AD6583" w14:paraId="4DE8727A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5302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Transceiver effective phase noise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8CC43E7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dBc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5B607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3524D3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FD29D46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</w:tr>
      <w:tr w:rsidR="00421D91" w:rsidRPr="00AD6583" w14:paraId="7B146A54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8976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9B25738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dBm/Hz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8FA00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BB91A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E68F1E3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421D91" w:rsidRPr="00AD6583" w14:paraId="7619F839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02B0" w14:textId="77777777" w:rsidR="00421D91" w:rsidRPr="00DA3D2A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B4029E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5115C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7C579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12F7EA2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A84992" w:rsidRPr="00AD6583" w14:paraId="5800F859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87B5" w14:textId="77777777" w:rsidR="00A84992" w:rsidRPr="00DA3D2A" w:rsidRDefault="00A84992" w:rsidP="00A84992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 noise power at PRX/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EE72544" w14:textId="7777777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8D5481" w14:textId="36CC72E0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-65.1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EFB88C" w14:textId="62D138AB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-65.1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87AAFA" w14:textId="0678F11B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B703AD" w14:textId="1C4688BA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14C8EE" w14:textId="3D4CC2B0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-88.8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766D3E6E" w14:textId="51E3930E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-88.8</w:t>
            </w:r>
          </w:p>
        </w:tc>
      </w:tr>
      <w:tr w:rsidR="00A84992" w:rsidRPr="00AD6583" w14:paraId="77B9B0E7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47DF" w14:textId="77777777" w:rsidR="00A84992" w:rsidRPr="00DA3D2A" w:rsidRDefault="00A84992" w:rsidP="00A84992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TX IM2 due to wider CBW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E86122D" w14:textId="7777777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740BDB" w14:textId="256917A2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F7C3A6" w14:textId="13A6833E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199125" w14:textId="4F76EF91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E20A1D" w14:textId="1EDE6936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AAD3ED" w14:textId="5021CC2A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-97.0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7F90F952" w14:textId="5BA5225F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</w:tr>
      <w:tr w:rsidR="00A84992" w:rsidRPr="00AD6583" w14:paraId="0D7055DC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8056" w14:textId="77777777" w:rsidR="00A84992" w:rsidRPr="00DA3D2A" w:rsidRDefault="00A84992" w:rsidP="00A84992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27C24CD" w14:textId="7777777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9CCA34" w14:textId="390A9AEF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05FEF0" w14:textId="358594EB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12130E" w14:textId="2B39ACB1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71E012" w14:textId="26603FB9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ADE02A" w14:textId="2A3D7AE3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0A7D8BFE" w14:textId="7EC9A749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-85.7</w:t>
            </w:r>
          </w:p>
        </w:tc>
      </w:tr>
      <w:tr w:rsidR="00A84992" w:rsidRPr="00AD6583" w14:paraId="4BC4799A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9072" w14:textId="77777777" w:rsidR="00A84992" w:rsidRPr="00DA3D2A" w:rsidRDefault="00A84992" w:rsidP="00A84992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Total noise level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9A42FBF" w14:textId="77777777" w:rsidR="00A84992" w:rsidRPr="00DA3D2A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C86D0F" w14:textId="078409AA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-66.1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0C948B" w14:textId="38D8B1A7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-66.1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AB65E5" w14:textId="4365A0BA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70F461" w14:textId="5487F6FE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5C268B" w14:textId="5334A305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533FA5B2" w14:textId="413291CF" w:rsidR="00A84992" w:rsidRPr="00421D91" w:rsidRDefault="00A84992" w:rsidP="00A84992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</w:tr>
      <w:tr w:rsidR="00421D91" w:rsidRPr="00AD6583" w14:paraId="0B65882C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DDEA" w14:textId="0FDC2ED8" w:rsidR="00421D91" w:rsidRPr="00AF368C" w:rsidRDefault="00421D91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Desens</w:t>
            </w:r>
            <w:r w:rsidR="0027440F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43331A" w14:textId="77777777" w:rsidR="00421D91" w:rsidRPr="00AF368C" w:rsidRDefault="00421D91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C1ECC" w14:textId="52AB5404" w:rsidR="00421D91" w:rsidRPr="00AF368C" w:rsidRDefault="00A84992" w:rsidP="00F975CD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19.6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6545A" w14:textId="7BBC198A" w:rsidR="00421D91" w:rsidRPr="00AF368C" w:rsidRDefault="00A84992" w:rsidP="00F975CD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3.6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FDEA4D0" w14:textId="7DC34EB1" w:rsidR="00421D91" w:rsidRPr="00AF368C" w:rsidRDefault="00A84992" w:rsidP="00F975CD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1.0</w:t>
            </w:r>
          </w:p>
        </w:tc>
      </w:tr>
      <w:tr w:rsidR="00421D91" w:rsidRPr="00AD6583" w14:paraId="07410FC8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</w:tcPr>
          <w:p w14:paraId="5125B3D6" w14:textId="77777777" w:rsidR="00421D91" w:rsidRDefault="00421D91" w:rsidP="00F975CD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REFSENS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noWrap/>
            <w:vAlign w:val="center"/>
          </w:tcPr>
          <w:p w14:paraId="2E70E6E5" w14:textId="77777777" w:rsidR="00421D91" w:rsidRPr="00DA3D2A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3C56A3FA" w14:textId="6185801A" w:rsidR="00421D91" w:rsidRPr="005B563E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6</w:t>
            </w:r>
            <w:r w:rsidR="00A84992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9.1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nil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62DD7DEB" w14:textId="3190BE7E" w:rsidR="00421D91" w:rsidRPr="005B563E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 w:rsidR="00A84992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85.2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663480E0" w14:textId="0FF8948A" w:rsidR="00421D91" w:rsidRPr="005B563E" w:rsidRDefault="00421D91" w:rsidP="00F975CD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</w:t>
            </w:r>
            <w:r w:rsidR="007A6155"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7.7</w:t>
            </w:r>
          </w:p>
        </w:tc>
      </w:tr>
    </w:tbl>
    <w:p w14:paraId="66072F8A" w14:textId="77777777" w:rsidR="00421D91" w:rsidRDefault="00421D91" w:rsidP="00421D91"/>
    <w:p w14:paraId="18C31313" w14:textId="6A7CBD6F" w:rsidR="007A6155" w:rsidRPr="00A17DE6" w:rsidRDefault="007A6155" w:rsidP="007A6155">
      <w:pPr>
        <w:spacing w:after="120"/>
        <w:jc w:val="center"/>
        <w:rPr>
          <w:rFonts w:ascii="Arial" w:hAnsi="Arial" w:cs="Arial"/>
          <w:b/>
        </w:rPr>
      </w:pPr>
      <w:r w:rsidRPr="00DC457A">
        <w:rPr>
          <w:rFonts w:ascii="Arial" w:hAnsi="Arial" w:cs="Arial"/>
          <w:b/>
          <w:sz w:val="22"/>
        </w:rPr>
        <w:t>Table 3-3 MSD</w:t>
      </w:r>
      <w:r w:rsidRPr="006E123D">
        <w:rPr>
          <w:rFonts w:ascii="Arial" w:hAnsi="Arial" w:cs="Arial"/>
          <w:b/>
          <w:sz w:val="22"/>
        </w:rPr>
        <w:t xml:space="preserve"> </w:t>
      </w:r>
      <w:r w:rsidR="00A43E84">
        <w:rPr>
          <w:rFonts w:ascii="Arial" w:hAnsi="Arial" w:cs="Arial"/>
          <w:b/>
          <w:sz w:val="22"/>
        </w:rPr>
        <w:t>Estimation</w:t>
      </w:r>
      <w:r w:rsidRPr="006E123D">
        <w:rPr>
          <w:rFonts w:ascii="Arial" w:hAnsi="Arial" w:cs="Arial"/>
          <w:b/>
          <w:sz w:val="22"/>
        </w:rPr>
        <w:t xml:space="preserve"> for </w:t>
      </w:r>
      <w:r>
        <w:rPr>
          <w:rFonts w:ascii="Arial" w:hAnsi="Arial" w:cs="Arial"/>
          <w:b/>
          <w:sz w:val="22"/>
        </w:rPr>
        <w:t>n25 45MHz</w:t>
      </w:r>
      <w:r>
        <w:rPr>
          <w:rFonts w:ascii="Arial" w:hAnsi="Arial" w:cs="Arial"/>
          <w:b/>
        </w:rPr>
        <w:t xml:space="preserve"> </w:t>
      </w:r>
    </w:p>
    <w:tbl>
      <w:tblPr>
        <w:tblW w:w="856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3"/>
        <w:gridCol w:w="794"/>
        <w:gridCol w:w="680"/>
        <w:gridCol w:w="681"/>
        <w:gridCol w:w="680"/>
        <w:gridCol w:w="681"/>
        <w:gridCol w:w="680"/>
        <w:gridCol w:w="682"/>
      </w:tblGrid>
      <w:tr w:rsidR="007A6155" w:rsidRPr="00AD6583" w14:paraId="76658560" w14:textId="77777777" w:rsidTr="00F975CD">
        <w:trPr>
          <w:trHeight w:val="285"/>
          <w:jc w:val="center"/>
        </w:trPr>
        <w:tc>
          <w:tcPr>
            <w:tcW w:w="36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8B5C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94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551F886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4084" w:type="dxa"/>
            <w:gridSpan w:val="6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B81E0D" w14:textId="40C63752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</w:t>
            </w: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25</w:t>
            </w:r>
          </w:p>
        </w:tc>
      </w:tr>
      <w:tr w:rsidR="007A6155" w:rsidRPr="00AD6583" w14:paraId="7E66B289" w14:textId="77777777" w:rsidTr="00F975CD">
        <w:trPr>
          <w:trHeight w:val="285"/>
          <w:jc w:val="center"/>
        </w:trPr>
        <w:tc>
          <w:tcPr>
            <w:tcW w:w="3683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ABDF8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16A3F1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9C2E04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Option 1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9E24A6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ption 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0BBF0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Option 3</w:t>
            </w:r>
          </w:p>
        </w:tc>
      </w:tr>
      <w:tr w:rsidR="007A6155" w:rsidRPr="00AD6583" w14:paraId="5A2F0BDD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357E" w14:textId="4535E538" w:rsidR="007A6155" w:rsidRPr="00DA3D2A" w:rsidRDefault="00DC457A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UL</w:t>
            </w:r>
            <w:r w:rsid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DL</w:t>
            </w:r>
            <w:r w:rsid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="007A6155"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BW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EFD0933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6CEFB" w14:textId="20CE993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40/45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F4AC7" w14:textId="184D289C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40/45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1F474BB" w14:textId="26BB3D3B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40/4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</w:p>
        </w:tc>
      </w:tr>
      <w:tr w:rsidR="007A6155" w:rsidRPr="00AD6583" w14:paraId="581A5743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06A2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EF65D88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ED45E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5E932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3601534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7A6155" w:rsidRPr="00AD6583" w14:paraId="5E2A6BA6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8A59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1D2261D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CFFB3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A55B6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676FF3C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7A6155" w:rsidRPr="00AD6583" w14:paraId="54165EBC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AAC1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95373B9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B503C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1C0F9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A4EC9E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7A6155" w:rsidRPr="00AD6583" w14:paraId="7611A1F6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93D3D5E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 xml:space="preserve">PA 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x</w:t>
            </w: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BN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D682EA4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60D22E35" w14:textId="2D04E764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27.8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7A437EEB" w14:textId="19C4E1A2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-32.7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A68EB25" w14:textId="31EC7295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34.6</w:t>
            </w:r>
          </w:p>
        </w:tc>
      </w:tr>
      <w:tr w:rsidR="007A6155" w:rsidRPr="00AD6583" w14:paraId="4951EC89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D7F4B10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DPX_ISO_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from</w:t>
            </w:r>
            <w:proofErr w:type="spellEnd"/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Tx 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to Rx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76F5F7B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6AED424" w14:textId="7DAB16F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hideMark/>
          </w:tcPr>
          <w:p w14:paraId="3C0D367B" w14:textId="28A6FAE6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hideMark/>
          </w:tcPr>
          <w:p w14:paraId="61EFD882" w14:textId="36A5E665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7A6155" w:rsidRPr="00AD6583" w14:paraId="4F4E1FC7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6EC2087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DPX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ATT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RX 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BA8D64E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7321A18" w14:textId="4BDBF0F4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hideMark/>
          </w:tcPr>
          <w:p w14:paraId="081FE78F" w14:textId="547FB1E5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hideMark/>
          </w:tcPr>
          <w:p w14:paraId="4B030E73" w14:textId="158A5A33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7A6155" w:rsidRPr="00AD6583" w14:paraId="469E0EB4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325F282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Div_filter_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</w:t>
            </w:r>
            <w:proofErr w:type="spellEnd"/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rejection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1D51734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6E805A7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hideMark/>
          </w:tcPr>
          <w:p w14:paraId="4E2DA764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hideMark/>
          </w:tcPr>
          <w:p w14:paraId="487B8B5B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8499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7A6155" w:rsidRPr="00AD6583" w14:paraId="3008525E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F7C4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Transceiver effective phase noise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87BF503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dBc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379FD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BA92A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B358A52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</w:tr>
      <w:tr w:rsidR="007A6155" w:rsidRPr="00AD6583" w14:paraId="262E1302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CAD2D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A9C66B2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dBm/Hz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CA237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7F305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082D4E5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7A6155" w:rsidRPr="00AD6583" w14:paraId="6B664621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07F2" w14:textId="77777777" w:rsidR="007A6155" w:rsidRPr="00DA3D2A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CE9AF0D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D3AEB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A4839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AB1A07A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7A6155" w:rsidRPr="00AD6583" w14:paraId="2F562463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49B6" w14:textId="77777777" w:rsidR="007A6155" w:rsidRPr="00DA3D2A" w:rsidRDefault="007A6155" w:rsidP="007A6155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 noise power at PRX/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621B059" w14:textId="77777777" w:rsidR="007A6155" w:rsidRPr="00DA3D2A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770904" w14:textId="379A6F80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-73.8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A1D19D" w14:textId="33E76CDD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-73.8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F37B48" w14:textId="7DCDB83E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-78.7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CD4DC0" w14:textId="2D8D2E7F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-78.7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2C9B5D" w14:textId="7E786BF8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305105BE" w14:textId="74DC7404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-80.6</w:t>
            </w:r>
          </w:p>
        </w:tc>
      </w:tr>
      <w:tr w:rsidR="007A6155" w:rsidRPr="00AD6583" w14:paraId="10BAA6EB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C60E" w14:textId="77777777" w:rsidR="007A6155" w:rsidRPr="00DA3D2A" w:rsidRDefault="007A6155" w:rsidP="007A6155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lastRenderedPageBreak/>
              <w:t xml:space="preserve">TX IM2 due to wider CBW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FC0C3A1" w14:textId="77777777" w:rsidR="007A6155" w:rsidRPr="00DA3D2A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1DC857" w14:textId="7EE451AD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9B64B5" w14:textId="5F4C1839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7348F2" w14:textId="0B82E701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C259E8" w14:textId="5D7D27FE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00BFF" w14:textId="74154BC7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46D912FF" w14:textId="26476E71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-95.0</w:t>
            </w:r>
          </w:p>
        </w:tc>
      </w:tr>
      <w:tr w:rsidR="007A6155" w:rsidRPr="00AD6583" w14:paraId="0E38C92B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3686" w14:textId="77777777" w:rsidR="007A6155" w:rsidRPr="00DA3D2A" w:rsidRDefault="007A6155" w:rsidP="007A6155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1129283" w14:textId="77777777" w:rsidR="007A6155" w:rsidRPr="00DA3D2A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8B91A5" w14:textId="391F2EFD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5F298E" w14:textId="35A7504D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C9F26B" w14:textId="695E3644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65D7CD" w14:textId="7311944D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14A0A6" w14:textId="53B0C6F1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2C63DD98" w14:textId="3526C0DE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-84.6</w:t>
            </w:r>
          </w:p>
        </w:tc>
      </w:tr>
      <w:tr w:rsidR="007A6155" w:rsidRPr="00AD6583" w14:paraId="6127317F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2BE5" w14:textId="77777777" w:rsidR="007A6155" w:rsidRPr="00DA3D2A" w:rsidRDefault="007A6155" w:rsidP="007A6155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Total noise level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6C2CFA6" w14:textId="77777777" w:rsidR="007A6155" w:rsidRPr="00DA3D2A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A4FCE2" w14:textId="6A44D5CC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-74.3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861AF4" w14:textId="198CA7C9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-74.4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C4ECF8" w14:textId="57D01D90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-78.2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C38FFA" w14:textId="4E03217A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-78.6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775844" w14:textId="445FACA2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-79.5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3C81F881" w14:textId="20E833AE" w:rsidR="007A6155" w:rsidRPr="00421D91" w:rsidRDefault="007A6155" w:rsidP="007A6155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7A6155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-80.0</w:t>
            </w:r>
          </w:p>
        </w:tc>
      </w:tr>
      <w:tr w:rsidR="007A6155" w:rsidRPr="00AD6583" w14:paraId="1BF80DF3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BDAA" w14:textId="2460F769" w:rsidR="007A6155" w:rsidRPr="00AF368C" w:rsidRDefault="007A6155" w:rsidP="00F975CD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Desens</w:t>
            </w:r>
            <w:r w:rsidR="0027440F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952E524" w14:textId="77777777" w:rsidR="007A6155" w:rsidRPr="00AF368C" w:rsidRDefault="007A6155" w:rsidP="00F975CD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D93BB" w14:textId="71B39300" w:rsidR="007A6155" w:rsidRPr="00AF368C" w:rsidRDefault="007A6155" w:rsidP="00F975CD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10.2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95E4C" w14:textId="7AA03948" w:rsidR="007A6155" w:rsidRPr="00AF368C" w:rsidRDefault="007A6155" w:rsidP="00F975CD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FF38311" w14:textId="2A3A46DA" w:rsidR="007A6155" w:rsidRPr="00AF368C" w:rsidRDefault="007A6155" w:rsidP="00F975CD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4.8</w:t>
            </w:r>
          </w:p>
        </w:tc>
      </w:tr>
      <w:tr w:rsidR="007A6155" w:rsidRPr="00AD6583" w14:paraId="3003A08B" w14:textId="77777777" w:rsidTr="00F975CD">
        <w:trPr>
          <w:trHeight w:val="285"/>
          <w:jc w:val="center"/>
        </w:trPr>
        <w:tc>
          <w:tcPr>
            <w:tcW w:w="368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</w:tcPr>
          <w:p w14:paraId="163BF6E6" w14:textId="77777777" w:rsidR="007A6155" w:rsidRDefault="007A6155" w:rsidP="00F975CD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REFSENS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noWrap/>
            <w:vAlign w:val="center"/>
          </w:tcPr>
          <w:p w14:paraId="157BA44F" w14:textId="77777777" w:rsidR="007A6155" w:rsidRPr="00DA3D2A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435B1A81" w14:textId="6330B351" w:rsidR="007A6155" w:rsidRPr="005B563E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77.4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nil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19149C5C" w14:textId="53F97CBF" w:rsidR="007A6155" w:rsidRPr="005B563E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81.5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46BF3290" w14:textId="35C32CCE" w:rsidR="007A6155" w:rsidRPr="005B563E" w:rsidRDefault="007A6155" w:rsidP="00F975CD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82.8</w:t>
            </w:r>
          </w:p>
        </w:tc>
      </w:tr>
    </w:tbl>
    <w:p w14:paraId="6C9E74F4" w14:textId="45C7337A" w:rsidR="00421D91" w:rsidRDefault="00421D91" w:rsidP="000418B5"/>
    <w:p w14:paraId="060EB201" w14:textId="77777777" w:rsidR="00421D91" w:rsidRDefault="00421D91" w:rsidP="000418B5"/>
    <w:p w14:paraId="43E98D2F" w14:textId="77777777" w:rsidR="000418B5" w:rsidRDefault="000418B5" w:rsidP="000418B5">
      <w:pPr>
        <w:spacing w:after="12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 xml:space="preserve">Proposal 1: </w:t>
      </w:r>
      <w:r>
        <w:rPr>
          <w:rFonts w:ascii="Arial" w:hAnsi="Arial" w:cs="Arial"/>
          <w:b/>
          <w:sz w:val="22"/>
        </w:rPr>
        <w:t xml:space="preserve"> </w:t>
      </w:r>
    </w:p>
    <w:p w14:paraId="39216F49" w14:textId="4DD9B8F2" w:rsidR="002A2521" w:rsidRDefault="004D016D" w:rsidP="004D016D">
      <w:pPr>
        <w:spacing w:after="120"/>
        <w:ind w:firstLineChars="50" w:firstLine="110"/>
        <w:rPr>
          <w:rFonts w:ascii="Arial" w:hAnsi="Arial" w:cs="Arial"/>
          <w:sz w:val="22"/>
        </w:rPr>
      </w:pPr>
      <w:r w:rsidRPr="004D016D">
        <w:rPr>
          <w:rFonts w:ascii="Arial" w:hAnsi="Arial" w:cs="Arial"/>
          <w:sz w:val="22"/>
        </w:rPr>
        <w:t xml:space="preserve">Adopt the </w:t>
      </w:r>
      <w:r w:rsidR="00A43E84">
        <w:rPr>
          <w:rFonts w:ascii="Arial" w:hAnsi="Arial" w:cs="Arial"/>
          <w:sz w:val="22"/>
        </w:rPr>
        <w:t>MSD</w:t>
      </w:r>
      <w:r>
        <w:rPr>
          <w:rFonts w:ascii="Arial" w:hAnsi="Arial" w:cs="Arial"/>
          <w:sz w:val="22"/>
        </w:rPr>
        <w:t xml:space="preserve"> estimation results sh</w:t>
      </w:r>
      <w:r w:rsidRPr="00DC457A">
        <w:rPr>
          <w:rFonts w:ascii="Arial" w:hAnsi="Arial" w:cs="Arial"/>
          <w:sz w:val="22"/>
        </w:rPr>
        <w:t>own in the Table 3-1, 3-2, 3-3 when the channel locations are decided.</w:t>
      </w:r>
    </w:p>
    <w:p w14:paraId="4704E032" w14:textId="7FC516A3" w:rsidR="001275B4" w:rsidRDefault="001275B4" w:rsidP="001275B4">
      <w:pPr>
        <w:spacing w:after="120"/>
        <w:rPr>
          <w:rFonts w:ascii="Arial" w:hAnsi="Arial" w:cs="Arial"/>
        </w:rPr>
      </w:pPr>
    </w:p>
    <w:p w14:paraId="469DDDC6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71A6E2A" w14:textId="0B90551B" w:rsidR="00D13866" w:rsidRDefault="00200249" w:rsidP="00200249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B738E5">
        <w:rPr>
          <w:rFonts w:ascii="Arial" w:eastAsia="SimSun" w:hAnsi="Arial" w:cs="Arial"/>
          <w:sz w:val="22"/>
          <w:lang w:eastAsia="zh-CN"/>
        </w:rPr>
        <w:t xml:space="preserve">In this contribution, we </w:t>
      </w:r>
      <w:r w:rsidR="000E7793">
        <w:rPr>
          <w:rFonts w:ascii="Arial" w:eastAsia="SimSun" w:hAnsi="Arial" w:cs="Arial"/>
          <w:sz w:val="22"/>
          <w:lang w:eastAsia="zh-CN"/>
        </w:rPr>
        <w:t xml:space="preserve">make proposal for </w:t>
      </w:r>
      <w:r w:rsidR="00F10D0E" w:rsidRPr="000E7793">
        <w:rPr>
          <w:rFonts w:ascii="Arial" w:eastAsia="SimSun" w:hAnsi="Arial" w:cs="Arial"/>
          <w:sz w:val="22"/>
          <w:lang w:eastAsia="zh-CN"/>
        </w:rPr>
        <w:t>REFSENS requirements</w:t>
      </w:r>
      <w:r w:rsidR="00F10D0E">
        <w:rPr>
          <w:rFonts w:ascii="Arial" w:eastAsia="SimSun" w:hAnsi="Arial" w:cs="Arial"/>
          <w:sz w:val="22"/>
          <w:lang w:eastAsia="zh-CN"/>
        </w:rPr>
        <w:t xml:space="preserve"> of </w:t>
      </w:r>
      <w:r w:rsidR="000E7793">
        <w:rPr>
          <w:rFonts w:ascii="Arial" w:eastAsia="SimSun" w:hAnsi="Arial" w:cs="Arial"/>
          <w:sz w:val="22"/>
          <w:lang w:eastAsia="zh-CN"/>
        </w:rPr>
        <w:t xml:space="preserve">n8/n71 </w:t>
      </w:r>
      <w:r w:rsidR="00B80D1F">
        <w:rPr>
          <w:rFonts w:ascii="Arial" w:eastAsia="SimSun" w:hAnsi="Arial" w:cs="Arial"/>
          <w:sz w:val="22"/>
          <w:lang w:eastAsia="zh-CN"/>
        </w:rPr>
        <w:t>with</w:t>
      </w:r>
      <w:r w:rsidR="000E7793">
        <w:rPr>
          <w:rFonts w:ascii="Arial" w:eastAsia="SimSun" w:hAnsi="Arial" w:cs="Arial"/>
          <w:sz w:val="22"/>
          <w:lang w:eastAsia="zh-CN"/>
        </w:rPr>
        <w:t xml:space="preserve"> </w:t>
      </w:r>
      <w:r w:rsidR="00B80D1F">
        <w:rPr>
          <w:rFonts w:ascii="Arial" w:eastAsia="SimSun" w:hAnsi="Arial" w:cs="Arial"/>
          <w:sz w:val="22"/>
          <w:lang w:eastAsia="zh-CN"/>
        </w:rPr>
        <w:t xml:space="preserve">35MHz </w:t>
      </w:r>
      <w:r w:rsidR="000E7793">
        <w:rPr>
          <w:rFonts w:ascii="Arial" w:eastAsia="SimSun" w:hAnsi="Arial" w:cs="Arial"/>
          <w:sz w:val="22"/>
          <w:lang w:eastAsia="zh-CN"/>
        </w:rPr>
        <w:t xml:space="preserve">CBW and n25 </w:t>
      </w:r>
      <w:r w:rsidR="00B80D1F">
        <w:rPr>
          <w:rFonts w:ascii="Arial" w:eastAsia="SimSun" w:hAnsi="Arial" w:cs="Arial"/>
          <w:sz w:val="22"/>
          <w:lang w:eastAsia="zh-CN"/>
        </w:rPr>
        <w:t xml:space="preserve">with 45MHz </w:t>
      </w:r>
      <w:r w:rsidR="000E7793">
        <w:rPr>
          <w:rFonts w:ascii="Arial" w:eastAsia="SimSun" w:hAnsi="Arial" w:cs="Arial"/>
          <w:sz w:val="22"/>
          <w:lang w:eastAsia="zh-CN"/>
        </w:rPr>
        <w:t>CBW.</w:t>
      </w:r>
    </w:p>
    <w:p w14:paraId="16488F20" w14:textId="235D71F2" w:rsidR="001712FD" w:rsidRPr="00DB6FE1" w:rsidRDefault="001712FD" w:rsidP="00192EE5">
      <w:pPr>
        <w:ind w:leftChars="100" w:left="240"/>
        <w:jc w:val="both"/>
        <w:rPr>
          <w:rFonts w:ascii="Arial" w:hAnsi="Arial" w:cs="Arial"/>
          <w:color w:val="FF0000"/>
          <w:sz w:val="22"/>
        </w:rPr>
      </w:pPr>
    </w:p>
    <w:p w14:paraId="2F134721" w14:textId="77777777" w:rsidR="00813E16" w:rsidRDefault="00813E16" w:rsidP="00B80D1F">
      <w:pPr>
        <w:spacing w:after="12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>Proposal 1:</w:t>
      </w:r>
    </w:p>
    <w:p w14:paraId="2143ADFC" w14:textId="77777777" w:rsidR="004D016D" w:rsidRDefault="004D016D" w:rsidP="004D016D">
      <w:pPr>
        <w:spacing w:after="120"/>
        <w:ind w:firstLineChars="50" w:firstLine="110"/>
        <w:rPr>
          <w:rFonts w:ascii="Arial" w:hAnsi="Arial" w:cs="Arial"/>
          <w:sz w:val="22"/>
        </w:rPr>
      </w:pPr>
      <w:r w:rsidRPr="004D016D">
        <w:rPr>
          <w:rFonts w:ascii="Arial" w:hAnsi="Arial" w:cs="Arial"/>
          <w:sz w:val="22"/>
        </w:rPr>
        <w:t xml:space="preserve">Adopt the </w:t>
      </w:r>
      <w:r>
        <w:rPr>
          <w:rFonts w:ascii="Arial" w:hAnsi="Arial" w:cs="Arial"/>
          <w:sz w:val="22"/>
        </w:rPr>
        <w:t>REFSENS estimation resu</w:t>
      </w:r>
      <w:r w:rsidRPr="00DC457A">
        <w:rPr>
          <w:rFonts w:ascii="Arial" w:hAnsi="Arial" w:cs="Arial"/>
          <w:sz w:val="22"/>
        </w:rPr>
        <w:t>lts shown in the Table 3-1, 3-2, 3-3 when the channel locations are decided.</w:t>
      </w:r>
    </w:p>
    <w:p w14:paraId="51D5DB12" w14:textId="6B48AEB2" w:rsidR="00C65F76" w:rsidRPr="004D016D" w:rsidRDefault="00C65F76" w:rsidP="00C65F76">
      <w:pPr>
        <w:spacing w:after="120"/>
        <w:rPr>
          <w:rFonts w:ascii="Arial" w:eastAsiaTheme="minorEastAsia" w:hAnsi="Arial" w:cs="Arial"/>
          <w:sz w:val="20"/>
          <w:szCs w:val="21"/>
          <w:lang w:eastAsia="ja-JP"/>
        </w:rPr>
      </w:pPr>
    </w:p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1FA599FE" w14:textId="51B503AA" w:rsidR="002F1914" w:rsidRDefault="002F1914" w:rsidP="00177494">
      <w:pPr>
        <w:contextualSpacing/>
        <w:rPr>
          <w:sz w:val="22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E3877" w:rsidRPr="005E3877">
        <w:rPr>
          <w:sz w:val="22"/>
        </w:rPr>
        <w:t>R4-</w:t>
      </w:r>
      <w:r w:rsidR="00177494">
        <w:rPr>
          <w:sz w:val="22"/>
        </w:rPr>
        <w:t>2</w:t>
      </w:r>
      <w:r w:rsidR="004D016D">
        <w:rPr>
          <w:sz w:val="22"/>
        </w:rPr>
        <w:t>103187</w:t>
      </w:r>
      <w:r w:rsidR="00BD5DAC">
        <w:rPr>
          <w:sz w:val="22"/>
        </w:rPr>
        <w:t>,</w:t>
      </w:r>
      <w:r w:rsidR="005E3877" w:rsidRPr="005E3877">
        <w:rPr>
          <w:sz w:val="22"/>
        </w:rPr>
        <w:t xml:space="preserve"> </w:t>
      </w:r>
      <w:r w:rsidR="004D016D" w:rsidRPr="004D016D">
        <w:rPr>
          <w:sz w:val="22"/>
        </w:rPr>
        <w:t>WF on REFSENS for 35MHz and 45MHz</w:t>
      </w:r>
      <w:r w:rsidR="004D016D">
        <w:rPr>
          <w:sz w:val="22"/>
        </w:rPr>
        <w:t xml:space="preserve">, </w:t>
      </w:r>
      <w:r w:rsidR="004D016D" w:rsidRPr="004D016D">
        <w:rPr>
          <w:sz w:val="22"/>
        </w:rPr>
        <w:t>Qualcomm, Skyworks, […]</w:t>
      </w:r>
    </w:p>
    <w:p w14:paraId="5DB05F9C" w14:textId="46484F98" w:rsidR="009C7395" w:rsidRPr="009C7395" w:rsidRDefault="00177494" w:rsidP="00177494">
      <w:pPr>
        <w:contextualSpacing/>
        <w:rPr>
          <w:rFonts w:eastAsiaTheme="minorEastAsia"/>
          <w:sz w:val="21"/>
          <w:szCs w:val="22"/>
          <w:lang w:eastAsia="ja-JP"/>
        </w:rPr>
      </w:pPr>
      <w:r w:rsidRPr="00B652A2">
        <w:rPr>
          <w:sz w:val="22"/>
        </w:rPr>
        <w:t>[</w:t>
      </w:r>
      <w:r>
        <w:rPr>
          <w:sz w:val="22"/>
        </w:rPr>
        <w:t>2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</w:r>
      <w:r w:rsidRPr="005E3877">
        <w:rPr>
          <w:sz w:val="22"/>
        </w:rPr>
        <w:t>R4-</w:t>
      </w:r>
      <w:r>
        <w:rPr>
          <w:sz w:val="22"/>
        </w:rPr>
        <w:t>2</w:t>
      </w:r>
      <w:r w:rsidR="006B2C0E">
        <w:rPr>
          <w:sz w:val="22"/>
        </w:rPr>
        <w:t>100703</w:t>
      </w:r>
      <w:r w:rsidR="00DB6FE1">
        <w:rPr>
          <w:sz w:val="22"/>
        </w:rPr>
        <w:t xml:space="preserve">, </w:t>
      </w:r>
      <w:r w:rsidR="006B2C0E" w:rsidRPr="006B2C0E">
        <w:rPr>
          <w:sz w:val="22"/>
        </w:rPr>
        <w:t>REFSENS of n8 and n71 for 35MHz channel bandwidth</w:t>
      </w:r>
      <w:r w:rsidRPr="00177494">
        <w:rPr>
          <w:sz w:val="22"/>
          <w:szCs w:val="22"/>
        </w:rPr>
        <w:t xml:space="preserve">, </w:t>
      </w:r>
      <w:r w:rsidR="006B2C0E" w:rsidRPr="009C7395">
        <w:rPr>
          <w:sz w:val="22"/>
          <w:szCs w:val="22"/>
        </w:rPr>
        <w:t>Murata Manufacturing Co Ltd.</w:t>
      </w:r>
      <w:r w:rsidR="006B2C0E">
        <w:rPr>
          <w:rFonts w:eastAsiaTheme="minorEastAsia" w:hint="eastAsia"/>
          <w:sz w:val="22"/>
          <w:lang w:eastAsia="ja-JP"/>
        </w:rPr>
        <w:t xml:space="preserve"> </w:t>
      </w:r>
      <w:r w:rsidR="009C7395">
        <w:rPr>
          <w:rFonts w:eastAsiaTheme="minorEastAsia" w:hint="eastAsia"/>
          <w:sz w:val="22"/>
          <w:lang w:eastAsia="ja-JP"/>
        </w:rPr>
        <w:t>[</w:t>
      </w:r>
      <w:r w:rsidR="009C7395">
        <w:rPr>
          <w:rFonts w:eastAsiaTheme="minorEastAsia"/>
          <w:sz w:val="22"/>
          <w:lang w:eastAsia="ja-JP"/>
        </w:rPr>
        <w:t>3]</w:t>
      </w:r>
      <w:r w:rsidR="009C7395" w:rsidRPr="009C7395">
        <w:rPr>
          <w:sz w:val="22"/>
        </w:rPr>
        <w:t xml:space="preserve"> </w:t>
      </w:r>
      <w:r w:rsidR="009C7395">
        <w:rPr>
          <w:sz w:val="22"/>
        </w:rPr>
        <w:tab/>
      </w:r>
      <w:r w:rsidR="009C7395" w:rsidRPr="005E3877">
        <w:rPr>
          <w:sz w:val="22"/>
        </w:rPr>
        <w:t>R4-</w:t>
      </w:r>
      <w:r w:rsidR="009C7395">
        <w:rPr>
          <w:sz w:val="22"/>
        </w:rPr>
        <w:t>2</w:t>
      </w:r>
      <w:r w:rsidR="006B2C0E">
        <w:rPr>
          <w:sz w:val="22"/>
        </w:rPr>
        <w:t>100705</w:t>
      </w:r>
      <w:r w:rsidR="009C7395">
        <w:rPr>
          <w:sz w:val="22"/>
        </w:rPr>
        <w:t xml:space="preserve">, </w:t>
      </w:r>
      <w:r w:rsidR="003C728A" w:rsidRPr="003C728A">
        <w:rPr>
          <w:sz w:val="22"/>
        </w:rPr>
        <w:t>REFSENS of n25 for 45MHz channel bandwidth</w:t>
      </w:r>
      <w:r w:rsidR="009C7395" w:rsidRPr="00177494">
        <w:rPr>
          <w:sz w:val="22"/>
          <w:szCs w:val="22"/>
        </w:rPr>
        <w:t xml:space="preserve">, </w:t>
      </w:r>
      <w:r w:rsidR="009C7395" w:rsidRPr="009C7395">
        <w:rPr>
          <w:sz w:val="22"/>
          <w:szCs w:val="22"/>
        </w:rPr>
        <w:t>Murata Manufacturing Co Ltd.</w:t>
      </w:r>
    </w:p>
    <w:sectPr w:rsidR="009C7395" w:rsidRPr="009C7395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153BA" w14:textId="77777777" w:rsidR="00453E73" w:rsidRDefault="00453E73">
      <w:r>
        <w:separator/>
      </w:r>
    </w:p>
  </w:endnote>
  <w:endnote w:type="continuationSeparator" w:id="0">
    <w:p w14:paraId="4C99BB02" w14:textId="77777777" w:rsidR="00453E73" w:rsidRDefault="0045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6FCB" w14:textId="77777777" w:rsidR="003A2925" w:rsidRDefault="003A2925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0A98B" w14:textId="77777777" w:rsidR="00453E73" w:rsidRDefault="00453E73">
      <w:r>
        <w:separator/>
      </w:r>
    </w:p>
  </w:footnote>
  <w:footnote w:type="continuationSeparator" w:id="0">
    <w:p w14:paraId="0F4B3E85" w14:textId="77777777" w:rsidR="00453E73" w:rsidRDefault="00453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231BB"/>
    <w:multiLevelType w:val="hybridMultilevel"/>
    <w:tmpl w:val="25C0C198"/>
    <w:lvl w:ilvl="0" w:tplc="7CA64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C680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5E8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28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DE6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984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282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6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46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0187D"/>
    <w:multiLevelType w:val="hybridMultilevel"/>
    <w:tmpl w:val="446E9F72"/>
    <w:lvl w:ilvl="0" w:tplc="7534EAD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E36A35A">
      <w:start w:val="1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234CA422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1E8E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FC85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C4A0D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8381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70CE3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2685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9558F78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b w:val="0"/>
        <w:bCs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E0757EC"/>
    <w:multiLevelType w:val="hybridMultilevel"/>
    <w:tmpl w:val="8182EAB8"/>
    <w:lvl w:ilvl="0" w:tplc="17C41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4C4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CA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A9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4A9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AF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7C9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E8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C8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D48D8"/>
    <w:multiLevelType w:val="hybridMultilevel"/>
    <w:tmpl w:val="90DAA0EE"/>
    <w:lvl w:ilvl="0" w:tplc="355C7E20">
      <w:start w:val="1"/>
      <w:numFmt w:val="bullet"/>
      <w:lvlText w:val="•"/>
      <w:lvlJc w:val="left"/>
      <w:pPr>
        <w:tabs>
          <w:tab w:val="num" w:pos="2860"/>
        </w:tabs>
        <w:ind w:left="2860" w:hanging="360"/>
      </w:pPr>
      <w:rPr>
        <w:rFonts w:ascii="Arial" w:hAnsi="Arial" w:hint="default"/>
      </w:rPr>
    </w:lvl>
    <w:lvl w:ilvl="1" w:tplc="23D6472A">
      <w:start w:val="114"/>
      <w:numFmt w:val="bullet"/>
      <w:lvlText w:val="•"/>
      <w:lvlJc w:val="left"/>
      <w:pPr>
        <w:tabs>
          <w:tab w:val="num" w:pos="3580"/>
        </w:tabs>
        <w:ind w:left="3580" w:hanging="360"/>
      </w:pPr>
      <w:rPr>
        <w:rFonts w:ascii="Arial" w:hAnsi="Arial" w:hint="default"/>
      </w:rPr>
    </w:lvl>
    <w:lvl w:ilvl="2" w:tplc="72CEBEF0">
      <w:start w:val="1"/>
      <w:numFmt w:val="bullet"/>
      <w:lvlText w:val="•"/>
      <w:lvlJc w:val="left"/>
      <w:pPr>
        <w:tabs>
          <w:tab w:val="num" w:pos="4300"/>
        </w:tabs>
        <w:ind w:left="4300" w:hanging="360"/>
      </w:pPr>
      <w:rPr>
        <w:rFonts w:ascii="Arial" w:hAnsi="Arial" w:hint="default"/>
      </w:rPr>
    </w:lvl>
    <w:lvl w:ilvl="3" w:tplc="970661F6" w:tentative="1">
      <w:start w:val="1"/>
      <w:numFmt w:val="bullet"/>
      <w:lvlText w:val="•"/>
      <w:lvlJc w:val="left"/>
      <w:pPr>
        <w:tabs>
          <w:tab w:val="num" w:pos="5020"/>
        </w:tabs>
        <w:ind w:left="5020" w:hanging="360"/>
      </w:pPr>
      <w:rPr>
        <w:rFonts w:ascii="Arial" w:hAnsi="Arial" w:hint="default"/>
      </w:rPr>
    </w:lvl>
    <w:lvl w:ilvl="4" w:tplc="82DA72A0" w:tentative="1">
      <w:start w:val="1"/>
      <w:numFmt w:val="bullet"/>
      <w:lvlText w:val="•"/>
      <w:lvlJc w:val="left"/>
      <w:pPr>
        <w:tabs>
          <w:tab w:val="num" w:pos="5740"/>
        </w:tabs>
        <w:ind w:left="5740" w:hanging="360"/>
      </w:pPr>
      <w:rPr>
        <w:rFonts w:ascii="Arial" w:hAnsi="Arial" w:hint="default"/>
      </w:rPr>
    </w:lvl>
    <w:lvl w:ilvl="5" w:tplc="E3724240" w:tentative="1">
      <w:start w:val="1"/>
      <w:numFmt w:val="bullet"/>
      <w:lvlText w:val="•"/>
      <w:lvlJc w:val="left"/>
      <w:pPr>
        <w:tabs>
          <w:tab w:val="num" w:pos="6460"/>
        </w:tabs>
        <w:ind w:left="6460" w:hanging="360"/>
      </w:pPr>
      <w:rPr>
        <w:rFonts w:ascii="Arial" w:hAnsi="Arial" w:hint="default"/>
      </w:rPr>
    </w:lvl>
    <w:lvl w:ilvl="6" w:tplc="FDE87BDE" w:tentative="1">
      <w:start w:val="1"/>
      <w:numFmt w:val="bullet"/>
      <w:lvlText w:val="•"/>
      <w:lvlJc w:val="left"/>
      <w:pPr>
        <w:tabs>
          <w:tab w:val="num" w:pos="7180"/>
        </w:tabs>
        <w:ind w:left="7180" w:hanging="360"/>
      </w:pPr>
      <w:rPr>
        <w:rFonts w:ascii="Arial" w:hAnsi="Arial" w:hint="default"/>
      </w:rPr>
    </w:lvl>
    <w:lvl w:ilvl="7" w:tplc="7ADCC7EA" w:tentative="1">
      <w:start w:val="1"/>
      <w:numFmt w:val="bullet"/>
      <w:lvlText w:val="•"/>
      <w:lvlJc w:val="left"/>
      <w:pPr>
        <w:tabs>
          <w:tab w:val="num" w:pos="7900"/>
        </w:tabs>
        <w:ind w:left="7900" w:hanging="360"/>
      </w:pPr>
      <w:rPr>
        <w:rFonts w:ascii="Arial" w:hAnsi="Arial" w:hint="default"/>
      </w:rPr>
    </w:lvl>
    <w:lvl w:ilvl="8" w:tplc="1576B9AE" w:tentative="1">
      <w:start w:val="1"/>
      <w:numFmt w:val="bullet"/>
      <w:lvlText w:val="•"/>
      <w:lvlJc w:val="left"/>
      <w:pPr>
        <w:tabs>
          <w:tab w:val="num" w:pos="8620"/>
        </w:tabs>
        <w:ind w:left="8620" w:hanging="360"/>
      </w:pPr>
      <w:rPr>
        <w:rFonts w:ascii="Arial" w:hAnsi="Arial" w:hint="default"/>
      </w:rPr>
    </w:lvl>
  </w:abstractNum>
  <w:abstractNum w:abstractNumId="19" w15:restartNumberingAfterBreak="0">
    <w:nsid w:val="5B5804D4"/>
    <w:multiLevelType w:val="hybridMultilevel"/>
    <w:tmpl w:val="EEE463F6"/>
    <w:lvl w:ilvl="0" w:tplc="4224B72E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14CE6092">
      <w:start w:val="114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14DA3A2A">
      <w:start w:val="114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DAF20B72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7DFED962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0DEA34FA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BEC6365C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DF706598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E96692EC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9"/>
  </w:num>
  <w:num w:numId="4">
    <w:abstractNumId w:val="12"/>
  </w:num>
  <w:num w:numId="5">
    <w:abstractNumId w:val="28"/>
  </w:num>
  <w:num w:numId="6">
    <w:abstractNumId w:val="6"/>
  </w:num>
  <w:num w:numId="7">
    <w:abstractNumId w:val="3"/>
  </w:num>
  <w:num w:numId="8">
    <w:abstractNumId w:val="16"/>
  </w:num>
  <w:num w:numId="9">
    <w:abstractNumId w:val="8"/>
  </w:num>
  <w:num w:numId="10">
    <w:abstractNumId w:val="26"/>
  </w:num>
  <w:num w:numId="11">
    <w:abstractNumId w:val="29"/>
  </w:num>
  <w:num w:numId="12">
    <w:abstractNumId w:val="20"/>
  </w:num>
  <w:num w:numId="13">
    <w:abstractNumId w:val="30"/>
  </w:num>
  <w:num w:numId="14">
    <w:abstractNumId w:val="10"/>
  </w:num>
  <w:num w:numId="15">
    <w:abstractNumId w:val="25"/>
  </w:num>
  <w:num w:numId="16">
    <w:abstractNumId w:val="22"/>
  </w:num>
  <w:num w:numId="17">
    <w:abstractNumId w:val="7"/>
  </w:num>
  <w:num w:numId="18">
    <w:abstractNumId w:val="4"/>
  </w:num>
  <w:num w:numId="19">
    <w:abstractNumId w:val="24"/>
  </w:num>
  <w:num w:numId="20">
    <w:abstractNumId w:val="13"/>
  </w:num>
  <w:num w:numId="21">
    <w:abstractNumId w:val="21"/>
  </w:num>
  <w:num w:numId="22">
    <w:abstractNumId w:val="15"/>
  </w:num>
  <w:num w:numId="23">
    <w:abstractNumId w:val="14"/>
  </w:num>
  <w:num w:numId="24">
    <w:abstractNumId w:val="23"/>
  </w:num>
  <w:num w:numId="25">
    <w:abstractNumId w:val="17"/>
  </w:num>
  <w:num w:numId="26">
    <w:abstractNumId w:val="2"/>
  </w:num>
  <w:num w:numId="27">
    <w:abstractNumId w:val="1"/>
  </w:num>
  <w:num w:numId="28">
    <w:abstractNumId w:val="19"/>
  </w:num>
  <w:num w:numId="29">
    <w:abstractNumId w:val="18"/>
  </w:num>
  <w:num w:numId="30">
    <w:abstractNumId w:val="11"/>
  </w:num>
  <w:num w:numId="31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8B5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DCE"/>
    <w:rsid w:val="000B1F1E"/>
    <w:rsid w:val="000B31F4"/>
    <w:rsid w:val="000B36BA"/>
    <w:rsid w:val="000B3B5B"/>
    <w:rsid w:val="000B3F62"/>
    <w:rsid w:val="000B49CF"/>
    <w:rsid w:val="000B4A69"/>
    <w:rsid w:val="000B5225"/>
    <w:rsid w:val="000B5449"/>
    <w:rsid w:val="000B5A70"/>
    <w:rsid w:val="000B5CDC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1FB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E7793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5B4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865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494"/>
    <w:rsid w:val="00177C30"/>
    <w:rsid w:val="00181AD5"/>
    <w:rsid w:val="001822D6"/>
    <w:rsid w:val="001824D1"/>
    <w:rsid w:val="00182D6C"/>
    <w:rsid w:val="001830FD"/>
    <w:rsid w:val="0018314E"/>
    <w:rsid w:val="00183CDB"/>
    <w:rsid w:val="001841B0"/>
    <w:rsid w:val="0018686E"/>
    <w:rsid w:val="0018689E"/>
    <w:rsid w:val="00186918"/>
    <w:rsid w:val="001874A3"/>
    <w:rsid w:val="001878F6"/>
    <w:rsid w:val="00187B6A"/>
    <w:rsid w:val="00192CF8"/>
    <w:rsid w:val="00192EE5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2CE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D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249"/>
    <w:rsid w:val="002004D3"/>
    <w:rsid w:val="002006E3"/>
    <w:rsid w:val="00201225"/>
    <w:rsid w:val="002024BA"/>
    <w:rsid w:val="00202596"/>
    <w:rsid w:val="00202943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2BAE"/>
    <w:rsid w:val="00243593"/>
    <w:rsid w:val="00243F07"/>
    <w:rsid w:val="002449F5"/>
    <w:rsid w:val="00244B77"/>
    <w:rsid w:val="00244C32"/>
    <w:rsid w:val="00245215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40F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521"/>
    <w:rsid w:val="002A2993"/>
    <w:rsid w:val="002A2E0D"/>
    <w:rsid w:val="002A3E4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E5B"/>
    <w:rsid w:val="0034618E"/>
    <w:rsid w:val="003464AE"/>
    <w:rsid w:val="003465C1"/>
    <w:rsid w:val="003475CD"/>
    <w:rsid w:val="00347818"/>
    <w:rsid w:val="00350912"/>
    <w:rsid w:val="00350F2A"/>
    <w:rsid w:val="00351204"/>
    <w:rsid w:val="003527B2"/>
    <w:rsid w:val="003529B8"/>
    <w:rsid w:val="00352E8B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2B3C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60B"/>
    <w:rsid w:val="00373EA6"/>
    <w:rsid w:val="003741F3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180"/>
    <w:rsid w:val="003A2290"/>
    <w:rsid w:val="003A25FD"/>
    <w:rsid w:val="003A2925"/>
    <w:rsid w:val="003A404C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0E7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12F"/>
    <w:rsid w:val="003C3A38"/>
    <w:rsid w:val="003C5C76"/>
    <w:rsid w:val="003C6879"/>
    <w:rsid w:val="003C6A16"/>
    <w:rsid w:val="003C6E8A"/>
    <w:rsid w:val="003C72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121"/>
    <w:rsid w:val="003D6447"/>
    <w:rsid w:val="003D66BC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4B81"/>
    <w:rsid w:val="00405597"/>
    <w:rsid w:val="004059DD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D9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37BF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18E0"/>
    <w:rsid w:val="00452487"/>
    <w:rsid w:val="0045270B"/>
    <w:rsid w:val="00452BB4"/>
    <w:rsid w:val="00453086"/>
    <w:rsid w:val="00453E73"/>
    <w:rsid w:val="00453FB1"/>
    <w:rsid w:val="004549EC"/>
    <w:rsid w:val="00454D5C"/>
    <w:rsid w:val="0045607A"/>
    <w:rsid w:val="00457955"/>
    <w:rsid w:val="00457FF1"/>
    <w:rsid w:val="00460CE6"/>
    <w:rsid w:val="00461690"/>
    <w:rsid w:val="00461C40"/>
    <w:rsid w:val="00461C89"/>
    <w:rsid w:val="00461D1B"/>
    <w:rsid w:val="00461DBE"/>
    <w:rsid w:val="004622F2"/>
    <w:rsid w:val="00462353"/>
    <w:rsid w:val="004634A7"/>
    <w:rsid w:val="00463D83"/>
    <w:rsid w:val="00463EC0"/>
    <w:rsid w:val="0046425D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67A8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87E28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F9F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2723"/>
    <w:rsid w:val="004C3AD6"/>
    <w:rsid w:val="004C53D8"/>
    <w:rsid w:val="004C5872"/>
    <w:rsid w:val="004C5943"/>
    <w:rsid w:val="004C5D57"/>
    <w:rsid w:val="004C66F1"/>
    <w:rsid w:val="004C7412"/>
    <w:rsid w:val="004C7937"/>
    <w:rsid w:val="004C7F29"/>
    <w:rsid w:val="004D016D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2E93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16C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28E"/>
    <w:rsid w:val="005A16B1"/>
    <w:rsid w:val="005A1B4F"/>
    <w:rsid w:val="005A218D"/>
    <w:rsid w:val="005A2454"/>
    <w:rsid w:val="005A2A9B"/>
    <w:rsid w:val="005A2E39"/>
    <w:rsid w:val="005A3CCD"/>
    <w:rsid w:val="005A415A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563E"/>
    <w:rsid w:val="005B5DC3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3394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729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936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65E"/>
    <w:rsid w:val="00685CF7"/>
    <w:rsid w:val="00685D13"/>
    <w:rsid w:val="00686188"/>
    <w:rsid w:val="00686ADB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2C0E"/>
    <w:rsid w:val="006B3348"/>
    <w:rsid w:val="006B35C6"/>
    <w:rsid w:val="006B3728"/>
    <w:rsid w:val="006B400B"/>
    <w:rsid w:val="006B4C45"/>
    <w:rsid w:val="006B53B5"/>
    <w:rsid w:val="006B593C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59E8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22F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E77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278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A49"/>
    <w:rsid w:val="00795B34"/>
    <w:rsid w:val="00795D15"/>
    <w:rsid w:val="007964EB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155"/>
    <w:rsid w:val="007A68BF"/>
    <w:rsid w:val="007A6AED"/>
    <w:rsid w:val="007A7007"/>
    <w:rsid w:val="007A794E"/>
    <w:rsid w:val="007A7ACB"/>
    <w:rsid w:val="007B0234"/>
    <w:rsid w:val="007B34A4"/>
    <w:rsid w:val="007B3E89"/>
    <w:rsid w:val="007B5C0A"/>
    <w:rsid w:val="007B692F"/>
    <w:rsid w:val="007B6C25"/>
    <w:rsid w:val="007B74A3"/>
    <w:rsid w:val="007B75FE"/>
    <w:rsid w:val="007C103D"/>
    <w:rsid w:val="007C14EE"/>
    <w:rsid w:val="007C1537"/>
    <w:rsid w:val="007C2D23"/>
    <w:rsid w:val="007C305D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A28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E7D0B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7E6"/>
    <w:rsid w:val="00811BDE"/>
    <w:rsid w:val="00812818"/>
    <w:rsid w:val="008134ED"/>
    <w:rsid w:val="00813673"/>
    <w:rsid w:val="00813E16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3B8F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5F4"/>
    <w:rsid w:val="00875966"/>
    <w:rsid w:val="00876A06"/>
    <w:rsid w:val="00877764"/>
    <w:rsid w:val="00877A19"/>
    <w:rsid w:val="00880742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5E83"/>
    <w:rsid w:val="008863CE"/>
    <w:rsid w:val="00887C45"/>
    <w:rsid w:val="00891875"/>
    <w:rsid w:val="00892543"/>
    <w:rsid w:val="00892A58"/>
    <w:rsid w:val="00892CBB"/>
    <w:rsid w:val="0089376D"/>
    <w:rsid w:val="00893D09"/>
    <w:rsid w:val="00894392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2DE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777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24A4"/>
    <w:rsid w:val="00912D50"/>
    <w:rsid w:val="0091369A"/>
    <w:rsid w:val="00913BC7"/>
    <w:rsid w:val="009142E9"/>
    <w:rsid w:val="009145CC"/>
    <w:rsid w:val="00914813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4B49"/>
    <w:rsid w:val="009454AE"/>
    <w:rsid w:val="0094704F"/>
    <w:rsid w:val="00950ACA"/>
    <w:rsid w:val="00950D30"/>
    <w:rsid w:val="009511A1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38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176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395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985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4D53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3A0"/>
    <w:rsid w:val="00A3746B"/>
    <w:rsid w:val="00A40542"/>
    <w:rsid w:val="00A413CA"/>
    <w:rsid w:val="00A4196D"/>
    <w:rsid w:val="00A42C7F"/>
    <w:rsid w:val="00A43E84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4992"/>
    <w:rsid w:val="00A8586E"/>
    <w:rsid w:val="00A85AD9"/>
    <w:rsid w:val="00A85D91"/>
    <w:rsid w:val="00A860B5"/>
    <w:rsid w:val="00A86C4D"/>
    <w:rsid w:val="00A874C5"/>
    <w:rsid w:val="00A900D6"/>
    <w:rsid w:val="00A90569"/>
    <w:rsid w:val="00A9099E"/>
    <w:rsid w:val="00A90D5B"/>
    <w:rsid w:val="00A92364"/>
    <w:rsid w:val="00A923E1"/>
    <w:rsid w:val="00A92AAF"/>
    <w:rsid w:val="00A9304C"/>
    <w:rsid w:val="00A94463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5C90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C8"/>
    <w:rsid w:val="00AC3FD5"/>
    <w:rsid w:val="00AC4048"/>
    <w:rsid w:val="00AC452E"/>
    <w:rsid w:val="00AC588E"/>
    <w:rsid w:val="00AC6016"/>
    <w:rsid w:val="00AC6756"/>
    <w:rsid w:val="00AC72B2"/>
    <w:rsid w:val="00AC7788"/>
    <w:rsid w:val="00AD0141"/>
    <w:rsid w:val="00AD01A3"/>
    <w:rsid w:val="00AD1D7A"/>
    <w:rsid w:val="00AD28B7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8E"/>
    <w:rsid w:val="00AF0A90"/>
    <w:rsid w:val="00AF11B1"/>
    <w:rsid w:val="00AF2215"/>
    <w:rsid w:val="00AF335C"/>
    <w:rsid w:val="00AF3579"/>
    <w:rsid w:val="00AF368C"/>
    <w:rsid w:val="00AF478D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194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D75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0D1F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4A18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DAC"/>
    <w:rsid w:val="00BD5ECA"/>
    <w:rsid w:val="00BD7070"/>
    <w:rsid w:val="00BD7480"/>
    <w:rsid w:val="00BD778A"/>
    <w:rsid w:val="00BD79F4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6DF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3F66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1BD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1C"/>
    <w:rsid w:val="00C65B3E"/>
    <w:rsid w:val="00C65F76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547"/>
    <w:rsid w:val="00C918DD"/>
    <w:rsid w:val="00C91DB5"/>
    <w:rsid w:val="00C94BF2"/>
    <w:rsid w:val="00C9533C"/>
    <w:rsid w:val="00C9779D"/>
    <w:rsid w:val="00CA016D"/>
    <w:rsid w:val="00CA0746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C1F"/>
    <w:rsid w:val="00CB2685"/>
    <w:rsid w:val="00CB311F"/>
    <w:rsid w:val="00CB3F83"/>
    <w:rsid w:val="00CB4769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0E1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106B"/>
    <w:rsid w:val="00D2135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40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4DAD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96A4C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6FE1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57A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6C59"/>
    <w:rsid w:val="00DD7355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FC3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5BB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4536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4B1"/>
    <w:rsid w:val="00EA36F6"/>
    <w:rsid w:val="00EA38D3"/>
    <w:rsid w:val="00EA3F91"/>
    <w:rsid w:val="00EA4125"/>
    <w:rsid w:val="00EA43C7"/>
    <w:rsid w:val="00EA440E"/>
    <w:rsid w:val="00EA5768"/>
    <w:rsid w:val="00EA5CF6"/>
    <w:rsid w:val="00EA6470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0080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191"/>
    <w:rsid w:val="00EF33D3"/>
    <w:rsid w:val="00EF40D6"/>
    <w:rsid w:val="00EF45A5"/>
    <w:rsid w:val="00EF4731"/>
    <w:rsid w:val="00EF52A7"/>
    <w:rsid w:val="00EF5644"/>
    <w:rsid w:val="00EF5C46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D0E"/>
    <w:rsid w:val="00F10E1B"/>
    <w:rsid w:val="00F114B6"/>
    <w:rsid w:val="00F11742"/>
    <w:rsid w:val="00F11BBB"/>
    <w:rsid w:val="00F11D7A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27A5F"/>
    <w:rsid w:val="00F3100B"/>
    <w:rsid w:val="00F3148E"/>
    <w:rsid w:val="00F316FD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1C82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5CD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07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325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1">
    <w:name w:val="Normal"/>
    <w:qFormat/>
    <w:rsid w:val="00BD5DAC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character" w:customStyle="1" w:styleId="jlqj4b">
    <w:name w:val="jlqj4b"/>
    <w:basedOn w:val="a2"/>
    <w:rsid w:val="0094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2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2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2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3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9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4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8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2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8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0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0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4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2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1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9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4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5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39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5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9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6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0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0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74382-E913-4DA3-A7CA-574061FD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6079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</cp:lastModifiedBy>
  <cp:revision>6</cp:revision>
  <cp:lastPrinted>2010-01-07T15:23:00Z</cp:lastPrinted>
  <dcterms:created xsi:type="dcterms:W3CDTF">2021-04-01T11:40:00Z</dcterms:created>
  <dcterms:modified xsi:type="dcterms:W3CDTF">2021-04-02T01:24:00Z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